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A76" w:rsidRPr="00266526" w:rsidRDefault="0092508D" w:rsidP="00605A76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605A76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ยุทธศาสตร์ด้าน</w:t>
      </w:r>
      <w:r w:rsidR="003B7589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ความมั่นคง</w:t>
      </w:r>
      <w:bookmarkStart w:id="0" w:name="_GoBack"/>
      <w:bookmarkEnd w:id="0"/>
    </w:p>
    <w:p w:rsidR="003D44E1" w:rsidRPr="00266526" w:rsidRDefault="00605A76" w:rsidP="003D44E1">
      <w:pPr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 w:rsidR="0063453E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ยุทธศาสตร์รักษาความสงบภายในประเทศ</w:t>
      </w:r>
    </w:p>
    <w:p w:rsidR="00605A76" w:rsidRPr="00266526" w:rsidRDefault="0063453E" w:rsidP="002C37AF">
      <w:pPr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โครงการสร้างความมั่นคงด้านอาชีพและรายได้ ตามหลักปรัชญาของเศรษฐกิจพอเพียง</w:t>
      </w:r>
    </w:p>
    <w:p w:rsidR="00605A76" w:rsidRPr="00266526" w:rsidRDefault="00605A76" w:rsidP="002C37AF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</w:t>
      </w:r>
      <w:r w:rsidR="0063453E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ที่ 1 บูรณาการแผนชุมชนระดับตำบล</w:t>
      </w:r>
    </w:p>
    <w:p w:rsidR="0063453E" w:rsidRPr="00266526" w:rsidRDefault="0063453E" w:rsidP="0063453E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กิจกรรมหลักที่ </w:t>
      </w:r>
      <w:r w:rsidR="003E2931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E2931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สร้างและพัฒนาผู้นำสัมมาชีพชุมชนตามหลักปรัชญาของเศรษฐกิจพอเพียง</w:t>
      </w:r>
    </w:p>
    <w:p w:rsidR="00605A76" w:rsidRPr="00266526" w:rsidRDefault="00605A76" w:rsidP="002C37AF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A247E0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247E0" w:rsidRPr="0026652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E2931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สร้างและพัฒนาผู้นำสัมมาชีพชุมชน</w:t>
      </w:r>
    </w:p>
    <w:p w:rsidR="007B7161" w:rsidRPr="00266526" w:rsidRDefault="00605A76" w:rsidP="00332C51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332C51" w:rsidRPr="00266526">
        <w:rPr>
          <w:rFonts w:ascii="TH SarabunPSK" w:hAnsi="TH SarabunPSK" w:cs="TH SarabunPSK" w:hint="cs"/>
          <w:sz w:val="32"/>
          <w:szCs w:val="32"/>
          <w:cs/>
        </w:rPr>
        <w:t>สร้างเครือข่ายทีมวิทยากรสัมมาชีพชุมชน</w:t>
      </w:r>
    </w:p>
    <w:p w:rsidR="00A875F6" w:rsidRPr="00266526" w:rsidRDefault="00290C94" w:rsidP="00332C51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bookmarkStart w:id="1" w:name="_Hlk20141763"/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="00CC46B8" w:rsidRPr="00266526">
        <w:rPr>
          <w:rFonts w:ascii="TH SarabunPSK" w:hAnsi="TH SarabunPSK" w:cs="TH SarabunPSK"/>
          <w:sz w:val="32"/>
          <w:szCs w:val="32"/>
        </w:rPr>
        <w:t>2</w:t>
      </w:r>
      <w:r w:rsidR="00475BB3" w:rsidRPr="00266526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332C51" w:rsidRPr="00266526">
        <w:rPr>
          <w:rFonts w:ascii="TH SarabunPSK" w:hAnsi="TH SarabunPSK" w:cs="TH SarabunPSK" w:hint="cs"/>
          <w:sz w:val="32"/>
          <w:szCs w:val="32"/>
          <w:cs/>
        </w:rPr>
        <w:t>สร้างและพัฒนาสัมมาชีพชุมชนในระดับหมู่บ้าน</w:t>
      </w:r>
    </w:p>
    <w:bookmarkEnd w:id="1"/>
    <w:p w:rsidR="00A247E0" w:rsidRPr="00266526" w:rsidRDefault="00290C94" w:rsidP="00A247E0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="003D44E1" w:rsidRPr="00266526">
        <w:rPr>
          <w:rFonts w:ascii="TH SarabunPSK" w:hAnsi="TH SarabunPSK" w:cs="TH SarabunPSK"/>
          <w:sz w:val="32"/>
          <w:szCs w:val="32"/>
        </w:rPr>
        <w:t>3</w:t>
      </w:r>
      <w:r w:rsidR="00001556" w:rsidRPr="00266526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332C51" w:rsidRPr="00266526">
        <w:rPr>
          <w:rFonts w:ascii="TH SarabunPSK" w:hAnsi="TH SarabunPSK" w:cs="TH SarabunPSK" w:hint="cs"/>
          <w:sz w:val="32"/>
          <w:szCs w:val="32"/>
          <w:cs/>
        </w:rPr>
        <w:t>ประชุมเชิงปฏิบัติการคณะกรรมการพัฒนาสตรีภาค (</w:t>
      </w:r>
      <w:proofErr w:type="spellStart"/>
      <w:r w:rsidR="00332C51" w:rsidRPr="00266526">
        <w:rPr>
          <w:rFonts w:ascii="TH SarabunPSK" w:hAnsi="TH SarabunPSK" w:cs="TH SarabunPSK" w:hint="cs"/>
          <w:sz w:val="32"/>
          <w:szCs w:val="32"/>
          <w:cs/>
        </w:rPr>
        <w:t>กพส</w:t>
      </w:r>
      <w:proofErr w:type="spellEnd"/>
      <w:r w:rsidR="00332C51" w:rsidRPr="00266526">
        <w:rPr>
          <w:rFonts w:ascii="TH SarabunPSK" w:hAnsi="TH SarabunPSK" w:cs="TH SarabunPSK" w:hint="cs"/>
          <w:sz w:val="32"/>
          <w:szCs w:val="32"/>
          <w:cs/>
        </w:rPr>
        <w:t>ภ.)</w:t>
      </w:r>
    </w:p>
    <w:p w:rsidR="00073F5C" w:rsidRDefault="00073F5C" w:rsidP="00A247E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247E0" w:rsidRPr="00266526" w:rsidRDefault="00A247E0" w:rsidP="00A247E0">
      <w:pPr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โครงการพัฒนาหมู่บ้านเศรษฐกิจพอเพียง</w:t>
      </w:r>
      <w:r w:rsidR="00E77A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A247E0" w:rsidRPr="00266526" w:rsidRDefault="00A247E0" w:rsidP="00A247E0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พัฒนาหมู่บ้านเศรษฐกิจพอเพียง</w:t>
      </w:r>
    </w:p>
    <w:p w:rsidR="00A247E0" w:rsidRPr="00266526" w:rsidRDefault="00A247E0" w:rsidP="00A247E0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สร้างและพัฒนากลไกขับเคลื่อนในระดับพื้นที่</w:t>
      </w:r>
    </w:p>
    <w:p w:rsidR="00A247E0" w:rsidRPr="00266526" w:rsidRDefault="00A247E0" w:rsidP="00A247E0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sz w:val="32"/>
          <w:szCs w:val="32"/>
          <w:cs/>
        </w:rPr>
        <w:t>1.1 อบรมแกนนำพัฒนาหมู่บ้านเศรษฐกิจพอเพียง</w:t>
      </w:r>
    </w:p>
    <w:p w:rsidR="00A247E0" w:rsidRPr="00266526" w:rsidRDefault="00A247E0" w:rsidP="00A247E0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66526">
        <w:rPr>
          <w:rFonts w:ascii="TH SarabunPSK" w:hAnsi="TH SarabunPSK" w:cs="TH SarabunPSK"/>
          <w:sz w:val="32"/>
          <w:szCs w:val="32"/>
        </w:rPr>
        <w:t>1</w:t>
      </w:r>
      <w:r w:rsidRPr="00266526">
        <w:rPr>
          <w:rFonts w:ascii="TH SarabunPSK" w:hAnsi="TH SarabunPSK" w:cs="TH SarabunPSK"/>
          <w:sz w:val="32"/>
          <w:szCs w:val="32"/>
          <w:cs/>
        </w:rPr>
        <w:t>.</w:t>
      </w:r>
      <w:r w:rsidRPr="00266526">
        <w:rPr>
          <w:rFonts w:ascii="TH SarabunPSK" w:hAnsi="TH SarabunPSK" w:cs="TH SarabunPSK"/>
          <w:sz w:val="32"/>
          <w:szCs w:val="32"/>
        </w:rPr>
        <w:t>2</w:t>
      </w:r>
      <w:proofErr w:type="gramEnd"/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พัฒนาศักยภาพผู้นำเครือข่ายพัฒนาหมู่บ้านเศรษฐกิจพอเพียง</w:t>
      </w:r>
    </w:p>
    <w:p w:rsidR="004377AA" w:rsidRPr="00266526" w:rsidRDefault="004377AA" w:rsidP="00A247E0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66526">
        <w:rPr>
          <w:rFonts w:ascii="TH SarabunPSK" w:hAnsi="TH SarabunPSK" w:cs="TH SarabunPSK" w:hint="cs"/>
          <w:spacing w:val="-8"/>
          <w:sz w:val="32"/>
          <w:szCs w:val="32"/>
          <w:cs/>
        </w:rPr>
        <w:t>1.2.1 พัฒนาศักยภาพอาสาพัฒนาชุมชนส่งเสริมคุณภาพชีวิตครัวเรือนในหมู่บ้านเศรษฐกิจพอเพียง</w:t>
      </w:r>
    </w:p>
    <w:p w:rsidR="00AF1831" w:rsidRPr="00266526" w:rsidRDefault="004377AA" w:rsidP="00AF1831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                1.2.2 </w:t>
      </w:r>
      <w:r w:rsidR="00AF1831" w:rsidRPr="00266526">
        <w:rPr>
          <w:rFonts w:ascii="TH SarabunPSK" w:hAnsi="TH SarabunPSK" w:cs="TH SarabunPSK" w:hint="cs"/>
          <w:sz w:val="32"/>
          <w:szCs w:val="32"/>
          <w:cs/>
        </w:rPr>
        <w:t>สร้างและพัฒนาเครือข่ายแกนนำหมู่บ้านเศรษฐกิจพอเพียง</w:t>
      </w:r>
    </w:p>
    <w:p w:rsidR="00AF1831" w:rsidRPr="00266526" w:rsidRDefault="00AF1831" w:rsidP="00AF1831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2. เสริมสร้างกระบวนการบริหารจัดการชุมชน</w:t>
      </w:r>
    </w:p>
    <w:p w:rsidR="00AF1831" w:rsidRPr="00266526" w:rsidRDefault="00AF1831" w:rsidP="00AF1831">
      <w:pPr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sz w:val="32"/>
          <w:szCs w:val="32"/>
          <w:cs/>
        </w:rPr>
        <w:t>2.1 สัมมนาการเรียนรู้วิถีชีวิตเศรษฐกิจพอเพียง</w:t>
      </w:r>
    </w:p>
    <w:p w:rsidR="00AF1831" w:rsidRPr="00266526" w:rsidRDefault="00AF1831" w:rsidP="00AF1831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           2.</w:t>
      </w:r>
      <w:r w:rsidR="00073F5C">
        <w:rPr>
          <w:rFonts w:ascii="TH SarabunPSK" w:hAnsi="TH SarabunPSK" w:cs="TH SarabunPSK" w:hint="cs"/>
          <w:sz w:val="32"/>
          <w:szCs w:val="32"/>
          <w:cs/>
        </w:rPr>
        <w:t>2</w:t>
      </w: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การจัดทำแผนพัฒนาวิถีชีวิตเศรษฐกิจพอเพียง</w:t>
      </w:r>
    </w:p>
    <w:p w:rsidR="00AF1831" w:rsidRPr="00266526" w:rsidRDefault="00AF1831" w:rsidP="00AF1831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073F5C">
        <w:rPr>
          <w:rFonts w:ascii="TH SarabunPSK" w:hAnsi="TH SarabunPSK" w:cs="TH SarabunPSK" w:hint="cs"/>
          <w:sz w:val="32"/>
          <w:szCs w:val="32"/>
          <w:cs/>
        </w:rPr>
        <w:t>2.3</w:t>
      </w: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การขับเคลื่อนกิจกรรมพัฒนาวิถีชีวิตเศรษฐกิจพอเพียง</w:t>
      </w:r>
    </w:p>
    <w:p w:rsidR="00073F5C" w:rsidRDefault="00073F5C" w:rsidP="00AF18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F1831" w:rsidRPr="00266526" w:rsidRDefault="00AF1831" w:rsidP="00AF1831">
      <w:pPr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แผนงานบูรณาการป้องกัน ปราบปราม และบำบัดรักษาผู้ติดยาเสพติด</w:t>
      </w:r>
    </w:p>
    <w:p w:rsidR="00AF1831" w:rsidRPr="00266526" w:rsidRDefault="00AF1831" w:rsidP="00AF1831">
      <w:pPr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โครงการส่งเสริมและพัฒนาหมู่บ้านกองทุนแม่ของแผ่นดิน</w:t>
      </w:r>
    </w:p>
    <w:p w:rsidR="00AF1831" w:rsidRPr="00266526" w:rsidRDefault="00AF1831" w:rsidP="00AF1831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ส่งเสริมและพัฒนาหมู่บ้านกองทุนแม่ของแผ่นดิน</w:t>
      </w:r>
    </w:p>
    <w:p w:rsidR="00AF1831" w:rsidRPr="00266526" w:rsidRDefault="00AF1831" w:rsidP="00AF1831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เสริมสร้างความเข้มแข็งหมู่บ้านกองทุนแม่ของแผ่นดิน</w:t>
      </w:r>
    </w:p>
    <w:p w:rsidR="00AF1831" w:rsidRPr="00266526" w:rsidRDefault="00AF1831" w:rsidP="00AF1831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1.1 </w:t>
      </w:r>
      <w:r w:rsidR="00650153" w:rsidRPr="00266526">
        <w:rPr>
          <w:rFonts w:ascii="TH SarabunPSK" w:hAnsi="TH SarabunPSK" w:cs="TH SarabunPSK" w:hint="cs"/>
          <w:sz w:val="32"/>
          <w:szCs w:val="32"/>
          <w:cs/>
        </w:rPr>
        <w:t>ประชุมเชิงปฏิบัติการเครือข่ายกองทุนแม่ของแผ่นดิน</w:t>
      </w:r>
    </w:p>
    <w:p w:rsidR="00AF1831" w:rsidRPr="00266526" w:rsidRDefault="00AF1831" w:rsidP="00650153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66526">
        <w:rPr>
          <w:rFonts w:ascii="TH SarabunPSK" w:hAnsi="TH SarabunPSK" w:cs="TH SarabunPSK"/>
          <w:sz w:val="32"/>
          <w:szCs w:val="32"/>
        </w:rPr>
        <w:t>1</w:t>
      </w:r>
      <w:r w:rsidRPr="00266526">
        <w:rPr>
          <w:rFonts w:ascii="TH SarabunPSK" w:hAnsi="TH SarabunPSK" w:cs="TH SarabunPSK"/>
          <w:sz w:val="32"/>
          <w:szCs w:val="32"/>
          <w:cs/>
        </w:rPr>
        <w:t>.</w:t>
      </w:r>
      <w:r w:rsidRPr="00266526">
        <w:rPr>
          <w:rFonts w:ascii="TH SarabunPSK" w:hAnsi="TH SarabunPSK" w:cs="TH SarabunPSK"/>
          <w:sz w:val="32"/>
          <w:szCs w:val="32"/>
        </w:rPr>
        <w:t>2</w:t>
      </w:r>
      <w:proofErr w:type="gramEnd"/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0153" w:rsidRPr="00266526">
        <w:rPr>
          <w:rFonts w:ascii="TH SarabunPSK" w:hAnsi="TH SarabunPSK" w:cs="TH SarabunPSK" w:hint="cs"/>
          <w:sz w:val="32"/>
          <w:szCs w:val="32"/>
          <w:cs/>
        </w:rPr>
        <w:t>ประชุมเชิงปฏิบัติการคณะกรรมการกองทุนแม่ของแผ่นดิน</w:t>
      </w:r>
    </w:p>
    <w:p w:rsidR="00AF1831" w:rsidRPr="00266526" w:rsidRDefault="00AF1831" w:rsidP="00650153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AF1831" w:rsidRPr="00266526" w:rsidRDefault="00AF1831" w:rsidP="00AF1831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</w:p>
    <w:p w:rsidR="009C155B" w:rsidRPr="00266526" w:rsidRDefault="00AF1831" w:rsidP="00D458ED">
      <w:pPr>
        <w:spacing w:before="120"/>
        <w:ind w:left="720"/>
        <w:rPr>
          <w:rFonts w:ascii="TH SarabunPSK" w:hAnsi="TH SarabunPSK" w:cs="TH SarabunPSK"/>
          <w:b/>
          <w:bCs/>
          <w:sz w:val="36"/>
          <w:szCs w:val="36"/>
        </w:rPr>
      </w:pPr>
      <w:r w:rsidRPr="0026652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9C155B" w:rsidRPr="00266526" w:rsidRDefault="009C155B" w:rsidP="00D458ED">
      <w:pPr>
        <w:spacing w:before="120"/>
        <w:ind w:left="720"/>
        <w:rPr>
          <w:rFonts w:ascii="TH SarabunPSK" w:hAnsi="TH SarabunPSK" w:cs="TH SarabunPSK"/>
          <w:b/>
          <w:bCs/>
          <w:sz w:val="36"/>
          <w:szCs w:val="36"/>
        </w:rPr>
      </w:pPr>
    </w:p>
    <w:p w:rsidR="00F96BED" w:rsidRPr="00266526" w:rsidRDefault="00605A76" w:rsidP="00E740CD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68521A" w:rsidRPr="00266526" w:rsidRDefault="0068521A" w:rsidP="00E740CD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lastRenderedPageBreak/>
        <w:t>ยุทธศาสตร์ด้านความมั่นคง</w:t>
      </w:r>
    </w:p>
    <w:p w:rsidR="00F96BED" w:rsidRPr="00266526" w:rsidRDefault="0068521A" w:rsidP="00F96BED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แผนงานยุทธศาสตร์รักษาความสงบภายในประเทศ</w:t>
      </w:r>
    </w:p>
    <w:p w:rsidR="0068521A" w:rsidRPr="00266526" w:rsidRDefault="0068521A" w:rsidP="00F96BED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โครงการสร้างความมั่งคงด้านอาชีพและรายได้ ตามหลักปรัชญาของเศรษฐกิจพอเพียง</w:t>
      </w:r>
    </w:p>
    <w:p w:rsidR="00571484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ก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ิจกรรมหลักที่ 1 บูรณาการแผนชุมชนระดับตำบล</w:t>
      </w:r>
    </w:p>
    <w:p w:rsidR="003D6DEB" w:rsidRPr="00266526" w:rsidRDefault="003D6DEB" w:rsidP="003D6DEB">
      <w:pPr>
        <w:tabs>
          <w:tab w:val="left" w:pos="1276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วัตถุประสงค์</w:t>
      </w:r>
      <w:r w:rsidRPr="00266526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  </w:t>
      </w:r>
      <w:r w:rsidRPr="00266526">
        <w:rPr>
          <w:rFonts w:ascii="TH SarabunPSK" w:hAnsi="TH SarabunPSK" w:cs="TH SarabunPSK"/>
          <w:spacing w:val="-4"/>
          <w:sz w:val="32"/>
          <w:szCs w:val="32"/>
          <w:cs/>
        </w:rPr>
        <w:t>เพื่อบูรณ</w:t>
      </w:r>
      <w:r w:rsidRPr="00266526">
        <w:rPr>
          <w:rFonts w:ascii="TH SarabunPSK" w:hAnsi="TH SarabunPSK" w:cs="TH SarabunPSK" w:hint="cs"/>
          <w:spacing w:val="-4"/>
          <w:sz w:val="32"/>
          <w:szCs w:val="32"/>
          <w:cs/>
        </w:rPr>
        <w:t>า</w:t>
      </w:r>
      <w:r w:rsidRPr="00266526">
        <w:rPr>
          <w:rFonts w:ascii="TH SarabunPSK" w:hAnsi="TH SarabunPSK" w:cs="TH SarabunPSK"/>
          <w:spacing w:val="-4"/>
          <w:sz w:val="32"/>
          <w:szCs w:val="32"/>
          <w:cs/>
        </w:rPr>
        <w:t>การแผนชุมชนระดับตำบลในการสร้างสัมมาชีพชุมชน</w:t>
      </w:r>
      <w:r w:rsidRPr="00266526">
        <w:rPr>
          <w:rFonts w:ascii="TH SarabunPSK" w:hAnsi="TH SarabunPSK" w:cs="TH SarabunPSK"/>
          <w:sz w:val="32"/>
          <w:szCs w:val="32"/>
          <w:cs/>
        </w:rPr>
        <w:t>ที่เชื่อมโยงสู่แผนพัฒนาท้องถิ่น</w:t>
      </w: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:rsidR="003D6DEB" w:rsidRPr="00266526" w:rsidRDefault="003D6DEB" w:rsidP="003D6DEB">
      <w:pPr>
        <w:tabs>
          <w:tab w:val="left" w:pos="127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                  แผนพัฒนาอำเภอ และแผนพัฒนาจังหวัด</w:t>
      </w:r>
    </w:p>
    <w:p w:rsidR="003D6DEB" w:rsidRPr="00266526" w:rsidRDefault="003D6DEB" w:rsidP="003D6DEB">
      <w:pPr>
        <w:tabs>
          <w:tab w:val="left" w:pos="851"/>
        </w:tabs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66526" w:rsidRPr="00266526" w:rsidTr="00073F5C">
        <w:trPr>
          <w:trHeight w:hRule="exact" w:val="397"/>
        </w:trPr>
        <w:tc>
          <w:tcPr>
            <w:tcW w:w="10031" w:type="dxa"/>
            <w:shd w:val="clear" w:color="auto" w:fill="auto"/>
            <w:vAlign w:val="center"/>
          </w:tcPr>
          <w:p w:rsidR="003D6DEB" w:rsidRPr="00266526" w:rsidRDefault="003D6DEB" w:rsidP="00073F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3D6DEB" w:rsidRPr="00266526" w:rsidTr="00073F5C">
        <w:tc>
          <w:tcPr>
            <w:tcW w:w="10031" w:type="dxa"/>
            <w:shd w:val="clear" w:color="auto" w:fill="auto"/>
          </w:tcPr>
          <w:p w:rsidR="00266526" w:rsidRPr="00266526" w:rsidRDefault="00266526" w:rsidP="0026652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266526" w:rsidRPr="00266526" w:rsidRDefault="00266526" w:rsidP="00266526">
            <w:pPr>
              <w:tabs>
                <w:tab w:val="left" w:pos="567"/>
                <w:tab w:val="left" w:pos="138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665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สำนักงานพัฒนาชุมชนอำเภอ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สนับสนุนให้คณะกรรมการศูนย์ประสานงานองค์การชุมชนระดับตำบล (ศ</w:t>
            </w:r>
            <w:proofErr w:type="spellStart"/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อช</w:t>
            </w:r>
            <w:proofErr w:type="spellEnd"/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.ต.)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และคณะกรรมการบริหารงานตำบลแบบบูรณาการ (</w:t>
            </w:r>
            <w:proofErr w:type="spellStart"/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>ก.บ.ต</w:t>
            </w:r>
            <w:proofErr w:type="spellEnd"/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 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จัดเวทีบูรณาการแผนชุมชนระดับตำบล จำนวน 1 วัน โดยมีขั้นตอนการดำเนินงาน ดังนี้</w:t>
            </w:r>
          </w:p>
          <w:p w:rsidR="00266526" w:rsidRPr="00266526" w:rsidRDefault="00266526" w:rsidP="00266526">
            <w:pPr>
              <w:tabs>
                <w:tab w:val="left" w:pos="58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 </w:t>
            </w:r>
            <w:r w:rsidRPr="00266526">
              <w:rPr>
                <w:rFonts w:ascii="TH SarabunPSK" w:hAnsi="TH SarabunPSK" w:cs="TH SarabunPSK"/>
                <w:spacing w:val="-6"/>
                <w:sz w:val="32"/>
                <w:szCs w:val="32"/>
              </w:rPr>
              <w:t>1</w:t>
            </w:r>
            <w:r w:rsidRPr="0026652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. </w:t>
            </w:r>
            <w:r w:rsidRPr="00266526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พิจารณาคัดเลือกตำบลที่มีหมู่บ้านเป้าหมายในการสร้างสัมมาชีพชุมชน ปี 2563 เป็นเกณฑ์ลำดับแรก</w:t>
            </w:r>
            <w:r w:rsidRPr="0026652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>หากยังได้ตำบลเป้าหมายไม่ครบตามที่ได้รับการจัดสรร ให้พิจารณาคัดเลือกตำบลที่มีหมู่บ้านเป้าหมาย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ในการสร้างสัมมาชีพชุมชน ปี 2560 - 2562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266526" w:rsidRPr="00266526" w:rsidRDefault="00266526" w:rsidP="00266526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2. ศึกษาและทำความเข้าใจ</w:t>
            </w:r>
            <w:r w:rsidRPr="002665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แนวทางการบูรณาการแผนชุมชนระดับ</w:t>
            </w:r>
            <w:r w:rsidRPr="002665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ตำบล 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ซึ่งเป็นเนื้อหาส่วนหนึ่งในเอกสารแนวทางการสร้างสัมมาชีพชุมชน ปี 2562</w:t>
            </w:r>
            <w:r w:rsidRPr="002665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และแนวทางการจัดทำแผนพัฒนาตำบล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ที่กระทรวง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มหาดไทยกำหนด 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อย่างละเอียด</w:t>
            </w:r>
          </w:p>
          <w:p w:rsidR="00266526" w:rsidRPr="00266526" w:rsidRDefault="00266526" w:rsidP="00266526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3. กำหนดกลุ่มเป้าหมาย และรูปแบบการจัดเวทีบูรณาการแผนชุมชนระดับตำบล เพื่อเชื่อมประสานกับแผนพัฒนาท้องถิ่นให้มีการสนับสนุนการสร้างสัมมาชีพชุมชน</w:t>
            </w:r>
          </w:p>
          <w:p w:rsidR="00266526" w:rsidRPr="00266526" w:rsidRDefault="00266526" w:rsidP="00266526">
            <w:pPr>
              <w:tabs>
                <w:tab w:val="left" w:pos="57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4. เตรียมความพร้อมการจัดเวทีการบูรณาการแผนชุมชนระดับตำบล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ตามแนวทางที่กำหนด โดยเฉพาะการส่งเสริมและสนับสนุนการดำเนินงานของคณะกรรมการศูนย์ประสานงานองค์การชุมชนระดับตำบล (ศ</w:t>
            </w:r>
            <w:proofErr w:type="spellStart"/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อช</w:t>
            </w:r>
            <w:proofErr w:type="spellEnd"/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.ต.)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และคณะกรรมการบริหารงานตำบลแบบบูรณาการ (</w:t>
            </w:r>
            <w:proofErr w:type="spellStart"/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>ก.บ.ต</w:t>
            </w:r>
            <w:proofErr w:type="spellEnd"/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 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ในการรวบรวมข้อมูลตำบล การวิเคราะห์ สังเคราะห์ข้อมูล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แผนชุมชนของแต่ละหมู่บ้าน โดยเน้นแผนงานด้านการสร้างสัมมาชีพชุมชน ให้เกิดความเชื่อมโยงตั้งแต่ระดับต้นทาง กลางทาง และปลายทาง เพื่อให้สามารถเข้าถึงแหล่งงบประมาณและเกิดผลสัมฤทธิ์ พร้อมยกร่างเล่มแผนชุมชนระดับตำบล เพื่อเป็นข้อมูลนำเข้าพิจารณาในเวทีบูรณาการแผนชุมชนระดับตำบล    </w:t>
            </w:r>
          </w:p>
          <w:p w:rsidR="00266526" w:rsidRPr="00266526" w:rsidRDefault="00266526" w:rsidP="00266526">
            <w:pPr>
              <w:tabs>
                <w:tab w:val="left" w:pos="553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. เป็นทีมวิทยากรกระบวนการร่วมกับคณะกรรมการศูนย์ประสานงานองค์การชุมชนระดับตำบล (ศ</w:t>
            </w:r>
            <w:proofErr w:type="spellStart"/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อช</w:t>
            </w:r>
            <w:proofErr w:type="spellEnd"/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.ต.)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และคณะกรรมการบริหารงานตำบลแบบบูรณาการ (</w:t>
            </w:r>
            <w:proofErr w:type="spellStart"/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>ก.บ.ต</w:t>
            </w:r>
            <w:proofErr w:type="spellEnd"/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 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ในการจัดเวทีบูรณาการแผนชุมชนระดับตำบล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สนับสนุนการสร้างสัมมาชีพชุมชนตามขั้นตอนที่กำหนด </w:t>
            </w:r>
          </w:p>
          <w:p w:rsidR="00266526" w:rsidRPr="00266526" w:rsidRDefault="00266526" w:rsidP="00266526">
            <w:pPr>
              <w:tabs>
                <w:tab w:val="left" w:pos="587"/>
                <w:tab w:val="left" w:pos="198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. สนับสนุนคณะกรรมการศูนย์ประสานงานองค์การชุมชนระดับตำบล (ศ</w:t>
            </w:r>
            <w:proofErr w:type="spellStart"/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อช</w:t>
            </w:r>
            <w:proofErr w:type="spellEnd"/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.ต.)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และคณะกรรมการบริหารงานตำบลแบบบูรณาการ (</w:t>
            </w:r>
            <w:proofErr w:type="spellStart"/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>ก.บ.ต</w:t>
            </w:r>
            <w:proofErr w:type="spellEnd"/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 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ในการจัดทำ</w:t>
            </w:r>
            <w:r w:rsidRPr="0026652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รูปเล่มแผนชุมชนระดับตำบล ตามแบบฟอร์มที่กำหนด และประสานหน่วยงานที่เกี่ยวข้อง เช่น อปท. อำเภอ ฯลฯ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เพื่อส่งมอบแผนชุมชนระดับตำบลให้ใช้ประโยชน์ต่อไป</w:t>
            </w:r>
          </w:p>
          <w:p w:rsidR="00266526" w:rsidRPr="00266526" w:rsidRDefault="00266526" w:rsidP="00266526">
            <w:pPr>
              <w:tabs>
                <w:tab w:val="left" w:pos="56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66526">
              <w:rPr>
                <w:rFonts w:ascii="TH SarabunPSK" w:hAnsi="TH SarabunPSK" w:cs="TH SarabunPSK"/>
                <w:sz w:val="32"/>
                <w:szCs w:val="32"/>
                <w:cs/>
              </w:rPr>
              <w:t>. สรุปและประเมินผลการดำเนินงาน พร้อมทั้งรายงานผลการดำเนินงาน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ผ่านระบบ </w:t>
            </w:r>
            <w:r w:rsidRPr="00266526">
              <w:rPr>
                <w:rFonts w:ascii="TH SarabunPSK" w:hAnsi="TH SarabunPSK" w:cs="TH SarabunPSK"/>
                <w:sz w:val="32"/>
                <w:szCs w:val="32"/>
              </w:rPr>
              <w:t xml:space="preserve">BPM 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66526">
              <w:rPr>
                <w:rFonts w:ascii="TH SarabunPSK" w:hAnsi="TH SarabunPSK" w:cs="TH SarabunPSK" w:hint="cs"/>
                <w:sz w:val="32"/>
                <w:szCs w:val="32"/>
                <w:cs/>
              </w:rPr>
              <w:t>7 วัน หลังดำเนินการแล้วเสร็จ</w:t>
            </w:r>
          </w:p>
          <w:p w:rsidR="003D6DEB" w:rsidRPr="00266526" w:rsidRDefault="003D6DEB" w:rsidP="00073F5C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D6DEB" w:rsidRPr="00266526" w:rsidRDefault="003D6DEB" w:rsidP="003D6DEB"/>
    <w:p w:rsidR="003D6DEB" w:rsidRPr="00266526" w:rsidRDefault="003D6DEB" w:rsidP="003D6D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66526" w:rsidRPr="00266526" w:rsidTr="00073F5C">
        <w:trPr>
          <w:trHeight w:hRule="exact" w:val="397"/>
        </w:trPr>
        <w:tc>
          <w:tcPr>
            <w:tcW w:w="10031" w:type="dxa"/>
            <w:shd w:val="clear" w:color="auto" w:fill="auto"/>
            <w:vAlign w:val="center"/>
          </w:tcPr>
          <w:p w:rsidR="003D6DEB" w:rsidRPr="00266526" w:rsidRDefault="003D6DEB" w:rsidP="00073F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3D6DEB" w:rsidRPr="00266526" w:rsidTr="00073F5C">
        <w:tc>
          <w:tcPr>
            <w:tcW w:w="10031" w:type="dxa"/>
            <w:shd w:val="clear" w:color="auto" w:fill="auto"/>
          </w:tcPr>
          <w:p w:rsidR="006862E3" w:rsidRPr="006862E3" w:rsidRDefault="006862E3" w:rsidP="006862E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6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คณะกรรมการศูนย์ประสานงานองค์การชุมชนระดับตำบล (ศ</w:t>
            </w:r>
            <w:proofErr w:type="spellStart"/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อช</w:t>
            </w:r>
            <w:proofErr w:type="spellEnd"/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.ต.)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และคณะกรรมการบริหารงานตำบลแบบบูรณาการ (</w:t>
            </w:r>
            <w:proofErr w:type="spellStart"/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ก.บ.ต</w:t>
            </w:r>
            <w:proofErr w:type="spellEnd"/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จำนวน 4,736 ตำบล ๆ ละ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6862E3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 142,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08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0 คน</w:t>
            </w:r>
          </w:p>
          <w:p w:rsidR="006862E3" w:rsidRPr="006862E3" w:rsidRDefault="006862E3" w:rsidP="006862E3">
            <w:pPr>
              <w:tabs>
                <w:tab w:val="left" w:pos="1290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6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6862E3">
              <w:rPr>
                <w:rFonts w:ascii="TH SarabunPSK" w:hAnsi="TH SarabunPSK" w:cs="TH SarabunPSK"/>
                <w:sz w:val="32"/>
                <w:szCs w:val="32"/>
              </w:rPr>
              <w:t>36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862E3">
              <w:rPr>
                <w:rFonts w:ascii="TH SarabunPSK" w:hAnsi="TH SarabunPSK" w:cs="TH SarabunPSK"/>
                <w:sz w:val="32"/>
                <w:szCs w:val="32"/>
              </w:rPr>
              <w:t>862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,000 บาท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ตามทะเบียนจัดสรร</w:t>
            </w:r>
          </w:p>
          <w:p w:rsidR="006862E3" w:rsidRPr="006862E3" w:rsidRDefault="006862E3" w:rsidP="006862E3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6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สำนักงานพัฒนาชุมชนอำเภอ</w:t>
            </w:r>
          </w:p>
          <w:p w:rsidR="006862E3" w:rsidRPr="006862E3" w:rsidRDefault="006862E3" w:rsidP="006862E3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686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686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ระดับ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 จำนวน 4,736 ตำบล    </w:t>
            </w:r>
          </w:p>
          <w:p w:rsidR="006862E3" w:rsidRPr="006862E3" w:rsidRDefault="006862E3" w:rsidP="006862E3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6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6862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คม –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ตำบลละ 1 วัน  </w:t>
            </w:r>
          </w:p>
          <w:p w:rsidR="006862E3" w:rsidRPr="006862E3" w:rsidRDefault="006862E3" w:rsidP="006862E3">
            <w:pPr>
              <w:tabs>
                <w:tab w:val="left" w:pos="1276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6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มีโครงการ/กิจกรรม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จากแผนชุมชนระดับตำบลบรรจุในแผนพัฒนาท้องถิ่น</w:t>
            </w:r>
          </w:p>
          <w:p w:rsidR="006862E3" w:rsidRPr="006862E3" w:rsidRDefault="006862E3" w:rsidP="006862E3">
            <w:pPr>
              <w:tabs>
                <w:tab w:val="left" w:pos="1985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686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ตำบล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ที่มีการบูรณาการแผนชุมชนระดับตำบล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4,736 ตำบล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       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2. ร้อยละ 85 ของ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ตำบลที่มีการบูรณาการแผนชุมชน สร้างสัมมาชีพและ</w:t>
            </w:r>
          </w:p>
          <w:p w:rsidR="006862E3" w:rsidRPr="006862E3" w:rsidRDefault="006862E3" w:rsidP="006862E3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นำไปใช้ประโยชน์ในการบริหารจัดการชุมชน</w:t>
            </w:r>
          </w:p>
          <w:p w:rsidR="006862E3" w:rsidRPr="006862E3" w:rsidRDefault="006862E3" w:rsidP="006862E3">
            <w:pPr>
              <w:tabs>
                <w:tab w:val="left" w:pos="1985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6862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หน่วยงานที่รับผิดชอบ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  <w:p w:rsidR="006862E3" w:rsidRPr="006862E3" w:rsidRDefault="006862E3" w:rsidP="006862E3">
            <w:pPr>
              <w:tabs>
                <w:tab w:val="left" w:pos="567"/>
                <w:tab w:val="left" w:pos="1843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862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862E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นายรังสรรค์ </w:t>
            </w:r>
            <w:proofErr w:type="spellStart"/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หัง</w:t>
            </w:r>
            <w:proofErr w:type="spellEnd"/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สนาวิน  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ผู้อำนวยการกลุ่มงานส่งเสริมการบริหารจัดการชุมชน </w:t>
            </w:r>
          </w:p>
          <w:p w:rsidR="006862E3" w:rsidRPr="006862E3" w:rsidRDefault="006862E3" w:rsidP="006862E3">
            <w:pPr>
              <w:tabs>
                <w:tab w:val="left" w:pos="567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 08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1171 0557,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>2141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6105             </w:t>
            </w:r>
          </w:p>
          <w:p w:rsidR="006862E3" w:rsidRPr="006862E3" w:rsidRDefault="006862E3" w:rsidP="006862E3">
            <w:pPr>
              <w:tabs>
                <w:tab w:val="left" w:pos="980"/>
                <w:tab w:val="left" w:pos="1986"/>
              </w:tabs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พ.อ.อ. วุฒ</w:t>
            </w:r>
            <w:proofErr w:type="spellStart"/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ทิ</w:t>
            </w:r>
            <w:proofErr w:type="spellEnd"/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 มีโชค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นักวิชาการพัฒนาชุมชนชำนาญการ              </w:t>
            </w:r>
          </w:p>
          <w:p w:rsidR="003D6DEB" w:rsidRPr="006862E3" w:rsidRDefault="006862E3" w:rsidP="006862E3">
            <w:pPr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68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 </w:t>
            </w:r>
            <w:r w:rsidRPr="006862E3">
              <w:rPr>
                <w:rFonts w:ascii="TH SarabunPSK" w:hAnsi="TH SarabunPSK" w:cs="TH SarabunPSK" w:hint="cs"/>
                <w:sz w:val="32"/>
                <w:szCs w:val="32"/>
                <w:cs/>
              </w:rPr>
              <w:t>09 5779 1326, 0 2141 6147</w:t>
            </w:r>
          </w:p>
        </w:tc>
      </w:tr>
    </w:tbl>
    <w:p w:rsidR="003D6DEB" w:rsidRPr="00266526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D6DEB" w:rsidRPr="00266526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spacing w:before="100" w:beforeAutospacing="1"/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AD667F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  <w:r w:rsidR="003D6DEB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2 สร้างและพัฒนาผู้นำสัมมาชีพชุมชนตามหลักปรัชญาของเศรษฐกิจพอเพียง</w:t>
      </w:r>
    </w:p>
    <w:p w:rsidR="003D6DEB" w:rsidRPr="00266526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กิจกรรม</w:t>
      </w:r>
      <w:r w:rsidR="00AD667F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D667F" w:rsidRPr="0026652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สร้างและพัฒนาผู้นำสัมมาชีพชุมชน</w:t>
      </w:r>
    </w:p>
    <w:p w:rsidR="003D6DEB" w:rsidRPr="00266526" w:rsidRDefault="003D6DEB" w:rsidP="003D6DEB">
      <w:pPr>
        <w:spacing w:before="60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</w:rPr>
        <w:t xml:space="preserve">    1</w:t>
      </w: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สร้างเครือข่ายทีมวิทยากรสัมมาชีพชุมชน</w:t>
      </w: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D6DEB" w:rsidRPr="00266526" w:rsidRDefault="003D6DEB" w:rsidP="003D6DEB">
      <w:pPr>
        <w:rPr>
          <w:rFonts w:ascii="TH SarabunPSK" w:hAnsi="TH SarabunPSK" w:cs="TH SarabunPSK"/>
          <w:spacing w:val="-8"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วัตถุประสงค์</w:t>
      </w:r>
      <w:r w:rsidRPr="00266526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266526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266526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266526">
        <w:rPr>
          <w:rFonts w:ascii="TH SarabunPSK" w:hAnsi="TH SarabunPSK" w:cs="TH SarabunPSK"/>
          <w:spacing w:val="-8"/>
          <w:sz w:val="32"/>
          <w:szCs w:val="32"/>
          <w:cs/>
        </w:rPr>
        <w:t>1. เพื่อสร้างและพัฒนาทักษะทีมวิทยากรสัมมาชีพชุมชน และเกิดเป็นเครือข่ายทีมวิทยากรสัมมาชีพชุมชน</w:t>
      </w:r>
    </w:p>
    <w:p w:rsidR="003D6DEB" w:rsidRPr="00266526" w:rsidRDefault="003D6DEB" w:rsidP="00AD667F">
      <w:pPr>
        <w:spacing w:after="120"/>
        <w:ind w:right="-187"/>
        <w:rPr>
          <w:rFonts w:ascii="TH SarabunPSK" w:hAnsi="TH SarabunPSK" w:cs="TH SarabunPSK"/>
          <w:spacing w:val="-8"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</w:rPr>
        <w:tab/>
      </w:r>
      <w:r w:rsidRPr="00266526">
        <w:rPr>
          <w:rFonts w:ascii="TH SarabunPSK" w:hAnsi="TH SarabunPSK" w:cs="TH SarabunPSK"/>
          <w:spacing w:val="-8"/>
          <w:sz w:val="32"/>
          <w:szCs w:val="32"/>
        </w:rPr>
        <w:t>2</w:t>
      </w:r>
      <w:r w:rsidRPr="00266526">
        <w:rPr>
          <w:rFonts w:ascii="TH SarabunPSK" w:hAnsi="TH SarabunPSK" w:cs="TH SarabunPSK"/>
          <w:spacing w:val="-8"/>
          <w:sz w:val="32"/>
          <w:szCs w:val="32"/>
          <w:cs/>
        </w:rPr>
        <w:t>. เพื่อค้นหาและจัดทำเมนูอาชีพสัมมาชีพชุมชนที่สอดคล้องกับโอกาสทางการตลาดและการต่อยอดขยายผล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266526" w:rsidRPr="00266526" w:rsidTr="00AD667F">
        <w:trPr>
          <w:trHeight w:val="364"/>
          <w:tblHeader/>
        </w:trPr>
        <w:tc>
          <w:tcPr>
            <w:tcW w:w="9067" w:type="dxa"/>
          </w:tcPr>
          <w:p w:rsidR="003D6DEB" w:rsidRPr="00266526" w:rsidRDefault="003D6DEB" w:rsidP="00073F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3D6DEB" w:rsidRPr="00266526" w:rsidTr="00AD667F">
        <w:trPr>
          <w:trHeight w:val="567"/>
        </w:trPr>
        <w:tc>
          <w:tcPr>
            <w:tcW w:w="9067" w:type="dxa"/>
          </w:tcPr>
          <w:p w:rsidR="00BA69FE" w:rsidRPr="00F95E76" w:rsidRDefault="00BA69FE" w:rsidP="00D136B1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BA69FE" w:rsidRPr="00F95E76" w:rsidRDefault="00BA69FE" w:rsidP="00D136B1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สำนักงานพัฒนาชุมชนจังหวัด ดำเนินกิจกรรม</w:t>
            </w:r>
            <w:r w:rsidRPr="00F95E7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สร้างเครือข่ายทีมวิทยากรสัมมาชีพชุมชน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ตามขั้นตอนดังนี้   </w:t>
            </w:r>
          </w:p>
          <w:p w:rsidR="00BA69FE" w:rsidRPr="00F95E76" w:rsidRDefault="00BA69FE" w:rsidP="00D136B1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1. ศึกษา ทำความเข้าใจ แนวทางการดำเนินกิจกรรมตาม</w:t>
            </w:r>
            <w:r w:rsid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แผนการปฏิบัติงานและแผนการใช้จ่ายงบประมาณ ประจำปีงบประมาณ พ.ศ. 2562 ไปพลางก่อน</w:t>
            </w:r>
          </w:p>
          <w:p w:rsidR="00BA69FE" w:rsidRPr="00F95E76" w:rsidRDefault="00BA69FE" w:rsidP="00D136B1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2. กำหนดรูปแบบและจัดทำแผนปฏิบัติการ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</w:t>
            </w:r>
            <w:r w:rsidRPr="00F95E7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สร้างเครือข่ายทีมวิทยากรสัมมาชีพชุมชน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เพื่อให้บรรลุวัตถุประสงค์และเป้าหมายที่กรมฯ กำหนด  </w:t>
            </w:r>
          </w:p>
          <w:p w:rsidR="00BA69FE" w:rsidRPr="00F95E76" w:rsidRDefault="00BA69FE" w:rsidP="00D136B1">
            <w:pPr>
              <w:tabs>
                <w:tab w:val="left" w:pos="567"/>
              </w:tabs>
              <w:ind w:right="-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3. ดำเนินกิจกรรม</w:t>
            </w:r>
            <w:r w:rsidRPr="00F95E7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สร้างเครือข่ายทีมวิทยากรสัมมาชีพชุมชน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ในรูปแบบการจัดประชุมเชิงปฏิบัติการ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โดยมีสาระสำคัญดังนี้</w:t>
            </w:r>
          </w:p>
          <w:p w:rsidR="00BA69FE" w:rsidRPr="00F95E76" w:rsidRDefault="00BA69FE" w:rsidP="00D136B1">
            <w:pPr>
              <w:tabs>
                <w:tab w:val="left" w:pos="851"/>
              </w:tabs>
              <w:ind w:right="-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3.1</w:t>
            </w: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สร้างความรู้และความเข้าใจเกี่ยวกับแนวทางการสร้างสัมมาชีพชุมชนตามหลักปรัชญาของเศรษฐกิจพอเพียง</w:t>
            </w:r>
          </w:p>
          <w:p w:rsidR="00BA69FE" w:rsidRPr="00D136B1" w:rsidRDefault="00BA69FE" w:rsidP="00D136B1">
            <w:pPr>
              <w:tabs>
                <w:tab w:val="left" w:pos="851"/>
              </w:tabs>
              <w:ind w:right="-29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36B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3.2</w:t>
            </w:r>
            <w:r w:rsidRPr="00D136B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D136B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เสริมสร้างและพัฒนาทักษะวิทยากรสัมมาชีพชุมชน และสร้างเครือข่ายทีมวิทยากรสัมมาชีพชุมชน</w:t>
            </w:r>
          </w:p>
          <w:p w:rsidR="00BA69FE" w:rsidRPr="00F95E76" w:rsidRDefault="00BA69FE" w:rsidP="00D136B1">
            <w:pPr>
              <w:tabs>
                <w:tab w:val="left" w:pos="851"/>
              </w:tabs>
              <w:ind w:right="-2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3.3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จัดกิจกรรมแลกเปลี่ยนองค์ความรู้ด้านอาชีพของ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ปราชญ์ชุมชนด้านอาชีพที่เป็นกลุ่มเป้าหมาย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และจัดทำเมนูอาชีพ</w:t>
            </w:r>
          </w:p>
          <w:p w:rsidR="00BA69FE" w:rsidRPr="00F95E76" w:rsidRDefault="00BA69FE" w:rsidP="00D136B1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063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063E0B"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จัดทำฐานข้อมูลทะเบียนทีมวิทยากรสัมมาชีพชุมชนระดับจังหวัด</w:t>
            </w:r>
            <w:r w:rsidR="00063E0B"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(เครือข่าย) </w:t>
            </w:r>
            <w:r w:rsidR="00063E0B"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และเมนูอาชีพสัมมาชีพชุมชน เพื่อให้อำเภอนำไปใช้ประโยชน์ในการส่งเสริมและสนับสนุนการสร้างสัมมาชีพชุมชน</w:t>
            </w:r>
            <w:r w:rsidR="00063E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063E0B"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ในระดับหมู่บ้าน และ</w:t>
            </w:r>
            <w:r w:rsidR="00063E0B"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</w:t>
            </w:r>
            <w:r w:rsidR="00063E0B"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ส่ง</w:t>
            </w:r>
            <w:r w:rsidR="00063E0B"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ข้อมูลให้</w:t>
            </w:r>
            <w:r w:rsidR="00063E0B"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กรมการพัฒนาชุมชน</w:t>
            </w:r>
            <w:r w:rsidR="00063E0B"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หลังจากดำเนินการเรียบร้อยแล้ว</w:t>
            </w:r>
            <w:r w:rsidR="00063E0B"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63E0B"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อย่างละ 1 ชุด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BA69FE" w:rsidRDefault="00BA69FE" w:rsidP="00D136B1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5. สรุปและรายงานผลการดำเนินงาน พร้อมบันทึกผลการดำเนินงานในระบบ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BPM</w:t>
            </w:r>
          </w:p>
          <w:p w:rsidR="00BA69FE" w:rsidRPr="00D136B1" w:rsidRDefault="00BA69FE" w:rsidP="00D136B1">
            <w:pPr>
              <w:tabs>
                <w:tab w:val="left" w:pos="1276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36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เงื่อนไข        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ให้ดำเนินกิจกรรม </w:t>
            </w:r>
            <w:r w:rsidRPr="00D136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สร้างเครือข่ายทีมวิทยากรสัมมาชีพชุมชน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>หลังจากที่อำเภอดำเนินการ ดังนี้</w:t>
            </w: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A69FE" w:rsidRPr="00D136B1" w:rsidRDefault="00BA69FE" w:rsidP="00D136B1">
            <w:pPr>
              <w:tabs>
                <w:tab w:val="left" w:pos="127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D136B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คัดเลือกปราชญ์ชุมชนด้านอาชีพ </w:t>
            </w: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</w:t>
            </w: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 หมู่บ้าน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D136B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</w:p>
          <w:p w:rsidR="00BA69FE" w:rsidRPr="00D136B1" w:rsidRDefault="00BA69FE" w:rsidP="00D136B1">
            <w:pPr>
              <w:tabs>
                <w:tab w:val="left" w:pos="127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36B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คัดเลือกครัวเรือนเป้าหมาย </w:t>
            </w: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</w:t>
            </w: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 หมู่บ้าน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Pr="00D136B1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(1 คน/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>ครัวเรือน</w:t>
            </w: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A69FE" w:rsidRPr="00F95E76" w:rsidRDefault="00BA69FE" w:rsidP="00D136B1">
            <w:pPr>
              <w:tabs>
                <w:tab w:val="left" w:pos="127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36B1">
              <w:rPr>
                <w:rFonts w:ascii="TH SarabunPSK" w:hAnsi="TH SarabunPSK" w:cs="TH SarabunPSK"/>
                <w:sz w:val="32"/>
                <w:szCs w:val="32"/>
              </w:rPr>
              <w:tab/>
              <w:t>3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>. ผู้แทนครัวเรือนเป้าหมายคัดเลือกอาชีพที่ต้องการฝึกอบรม โดยให้พิจารณาคัดเลือกอาชีพที่เป็นสัมมาชีพ</w:t>
            </w: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>มีโอกาสทางการตลาดและการต่อยอดขยายผล</w:t>
            </w: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ทั้งในด้านทักษะความรู้ </w:t>
            </w:r>
            <w:r w:rsidRP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วัตถุดิบ ความพร้อมของ</w:t>
            </w:r>
            <w:r w:rsidRPr="00D136B1">
              <w:rPr>
                <w:rFonts w:ascii="TH SarabunPSK" w:hAnsi="TH SarabunPSK" w:cs="TH SarabunPSK"/>
                <w:sz w:val="32"/>
                <w:szCs w:val="32"/>
                <w:cs/>
              </w:rPr>
              <w:t>ครัวเรือน และช่องทางการตลาด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BA69FE" w:rsidRPr="006E3CDC" w:rsidRDefault="00BA69FE" w:rsidP="00D136B1">
            <w:pPr>
              <w:tabs>
                <w:tab w:val="left" w:pos="552"/>
              </w:tabs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รวมทั้งสิ้น จำนวน </w:t>
            </w:r>
            <w:r w:rsidRPr="006E3CDC">
              <w:rPr>
                <w:rFonts w:ascii="TH SarabunPSK" w:hAnsi="TH SarabunPSK" w:cs="TH SarabunPSK"/>
                <w:sz w:val="32"/>
                <w:szCs w:val="32"/>
              </w:rPr>
              <w:t xml:space="preserve">113,106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ประกอบด้วย </w:t>
            </w:r>
            <w:r w:rsidRPr="006E3C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BA69FE" w:rsidRPr="006E3CDC" w:rsidRDefault="00BA69FE" w:rsidP="00D136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>1. ปราชญ์ชุมชนด้านอาชีพ จำนวน 16</w:t>
            </w:r>
            <w:r w:rsidRPr="006E3CD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>000 หมู่บ้าน ๆ ละ 5 คน รวมทั้งสิ้น 80</w:t>
            </w:r>
            <w:r w:rsidRPr="006E3CD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คน  </w:t>
            </w:r>
          </w:p>
          <w:p w:rsidR="00BA69FE" w:rsidRPr="006E3CDC" w:rsidRDefault="00BA69FE" w:rsidP="00D136B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E3CDC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6E3CD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ทีมสนับสนุนสัมมาชีพชุมชน จำนวน </w:t>
            </w:r>
            <w:r w:rsidRPr="006E3CDC">
              <w:rPr>
                <w:rFonts w:ascii="TH SarabunPSK" w:hAnsi="TH SarabunPSK" w:cs="TH SarabunPSK"/>
                <w:sz w:val="32"/>
                <w:szCs w:val="32"/>
              </w:rPr>
              <w:t xml:space="preserve">16,000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หมู่บ้าน ๆ ละ </w:t>
            </w:r>
            <w:r w:rsidRPr="006E3CD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รวมทั้งสิ้น </w:t>
            </w:r>
            <w:r w:rsidRPr="006E3CDC">
              <w:rPr>
                <w:rFonts w:ascii="TH SarabunPSK" w:hAnsi="TH SarabunPSK" w:cs="TH SarabunPSK"/>
                <w:sz w:val="32"/>
                <w:szCs w:val="32"/>
              </w:rPr>
              <w:t xml:space="preserve">32,000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 </w:t>
            </w:r>
          </w:p>
          <w:p w:rsidR="003D6DEB" w:rsidRPr="00266526" w:rsidRDefault="003D6DEB" w:rsidP="00D136B1">
            <w:pPr>
              <w:tabs>
                <w:tab w:val="left" w:pos="127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D6DEB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D136B1" w:rsidRPr="00266526" w:rsidTr="00073F5C">
        <w:trPr>
          <w:trHeight w:val="364"/>
          <w:tblHeader/>
        </w:trPr>
        <w:tc>
          <w:tcPr>
            <w:tcW w:w="9067" w:type="dxa"/>
          </w:tcPr>
          <w:p w:rsidR="00D136B1" w:rsidRPr="00266526" w:rsidRDefault="00D136B1" w:rsidP="00073F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D136B1" w:rsidRPr="00266526" w:rsidTr="00073F5C">
        <w:trPr>
          <w:trHeight w:val="567"/>
        </w:trPr>
        <w:tc>
          <w:tcPr>
            <w:tcW w:w="9067" w:type="dxa"/>
          </w:tcPr>
          <w:p w:rsidR="00D136B1" w:rsidRDefault="00D136B1" w:rsidP="006206FE">
            <w:pPr>
              <w:tabs>
                <w:tab w:val="left" w:pos="2410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โดยที่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ทีมสนับสนุนสัมมาชีพชุมชน หมายถึง </w:t>
            </w:r>
          </w:p>
          <w:p w:rsidR="00D136B1" w:rsidRPr="006E3CDC" w:rsidRDefault="00D136B1" w:rsidP="00D136B1">
            <w:pPr>
              <w:tabs>
                <w:tab w:val="left" w:pos="24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1) ปราชญ์ชุมชนด้านอาชีพที่ผ่านการฝึกอบรม หลักสูตร </w:t>
            </w:r>
            <w:r w:rsidRPr="006206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“วิทยากรผู้นำสัมมาชีพ”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206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>ตามโครงการสร้างและพัฒนาผู้นำสัมมาชีพชุมชน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ซึ่งต่อมาเรียกว่า “วิทยากรสัมมาชีพชุมชน”</w:t>
            </w:r>
          </w:p>
          <w:p w:rsidR="006206FE" w:rsidRDefault="00D136B1" w:rsidP="00D136B1">
            <w:pPr>
              <w:tabs>
                <w:tab w:val="left" w:pos="2410"/>
                <w:tab w:val="left" w:pos="282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>2) 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206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“</w:t>
            </w:r>
            <w:r w:rsidRPr="006206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วิทยากรสัมมาชีพชุมชน</w:t>
            </w:r>
            <w:r w:rsidRPr="006206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”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ที่เคยร่วมกิจกรรมสร้างสัมมาชีพชุมชนในระดับหมู่บ้าน ตั้งแต่ปีงบประมาณ พ.ศ. 2560 - 2562 </w:t>
            </w:r>
          </w:p>
          <w:p w:rsidR="00D136B1" w:rsidRPr="006E3CDC" w:rsidRDefault="006206FE" w:rsidP="00D136B1">
            <w:pPr>
              <w:tabs>
                <w:tab w:val="left" w:pos="2410"/>
                <w:tab w:val="left" w:pos="282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D136B1" w:rsidRPr="006E3CDC">
              <w:rPr>
                <w:rFonts w:ascii="TH SarabunPSK" w:hAnsi="TH SarabunPSK" w:cs="TH SarabunPSK"/>
                <w:sz w:val="32"/>
                <w:szCs w:val="32"/>
                <w:cs/>
              </w:rPr>
              <w:t>3) เป็น</w:t>
            </w:r>
            <w:r w:rsid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136B1" w:rsidRPr="000108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“</w:t>
            </w:r>
            <w:r w:rsidR="00D136B1" w:rsidRPr="000108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วิทยากรสัมมาชีพชุมชน</w:t>
            </w:r>
            <w:r w:rsidR="00D136B1" w:rsidRPr="000108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”</w:t>
            </w:r>
            <w:r w:rsidR="00D136B1"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</w:t>
            </w:r>
            <w:r w:rsid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พักอาศัย</w:t>
            </w:r>
            <w:r w:rsidR="00D136B1" w:rsidRPr="006E3CDC">
              <w:rPr>
                <w:rFonts w:ascii="TH SarabunPSK" w:hAnsi="TH SarabunPSK" w:cs="TH SarabunPSK"/>
                <w:sz w:val="32"/>
                <w:szCs w:val="32"/>
                <w:cs/>
              </w:rPr>
              <w:t>อยู่ในตำบลหรืออำเภอเดียวกันกับหมู่บ้านเป้าหมาย</w:t>
            </w:r>
            <w:r w:rsidR="00D136B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ในโครงการฯ</w:t>
            </w:r>
            <w:r w:rsidR="00D136B1"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เพื่อให้สามารถสนับสนุนการขับเคลื่อนการสร้างสัมมาชีพชุมชนได้อย่างต่อเนื่องและเต็มประสิทธิภาพ</w:t>
            </w:r>
          </w:p>
          <w:p w:rsidR="00D136B1" w:rsidRPr="006E3CDC" w:rsidRDefault="00D136B1" w:rsidP="00D136B1">
            <w:pPr>
              <w:tabs>
                <w:tab w:val="left" w:pos="12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นักวิชาการพัฒนาชุมชนอำเภอ จำนวน 878 อำเภอ ๆ ละ 1 คน รวมทั้งสิ้น </w:t>
            </w:r>
            <w:r w:rsidRPr="006E3CDC">
              <w:rPr>
                <w:rFonts w:ascii="TH SarabunPSK" w:hAnsi="TH SarabunPSK" w:cs="TH SarabunPSK"/>
                <w:sz w:val="32"/>
                <w:szCs w:val="32"/>
              </w:rPr>
              <w:t xml:space="preserve">878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 </w:t>
            </w:r>
          </w:p>
          <w:p w:rsidR="00D136B1" w:rsidRPr="006E3CDC" w:rsidRDefault="00D136B1" w:rsidP="00D136B1">
            <w:pPr>
              <w:tabs>
                <w:tab w:val="left" w:pos="1290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6E3CD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เจ้าหน้าที่โครงการ จำนวน 76 จังหวัด ๆ ละ 3 คน รวมทั้งสิ้น 228 คน  </w:t>
            </w:r>
          </w:p>
          <w:p w:rsidR="00D136B1" w:rsidRPr="000108B4" w:rsidRDefault="00D136B1" w:rsidP="00D136B1">
            <w:pPr>
              <w:tabs>
                <w:tab w:val="left" w:pos="1290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063E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91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032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108B4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ตามทะเบียนจัดสรร</w:t>
            </w:r>
            <w:r w:rsidRPr="000108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136B1" w:rsidRPr="00F95E76" w:rsidRDefault="00D136B1" w:rsidP="00D136B1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D136B1" w:rsidRPr="00F95E76" w:rsidRDefault="00D136B1" w:rsidP="00D136B1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ดำเนินการระดับจังหวัด/อำเภอ  </w:t>
            </w:r>
          </w:p>
          <w:p w:rsidR="00D136B1" w:rsidRDefault="00D136B1" w:rsidP="00D136B1">
            <w:pPr>
              <w:spacing w:before="120" w:after="240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0108B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ไตรมาส 1 (ตุลาคม - ธันวาคม 2562) จำนวน 1 วัน</w:t>
            </w:r>
          </w:p>
          <w:p w:rsidR="00D136B1" w:rsidRPr="00F95E76" w:rsidRDefault="00D136B1" w:rsidP="00063E0B">
            <w:pPr>
              <w:spacing w:before="120" w:after="120"/>
              <w:ind w:left="2151" w:hanging="2151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ชญ์ชุมชนด้านอาชีพเข้าใจแนวทางการสร้างสัมมาชีพชุมชนตามหลักปรัชญาของเศรษฐกิจพอเพียงและการทำหน้าที่เป็น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วิทยากรสัมมาชีพชุมชน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เพื่อขับเคลื่อนการสร้างสัมมาชีพชุมชนในระดับหมู่บ้าน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ได้อย่างมีประสิทธิภาพและเกิดประสิทธิผล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ทยากรสัมมาชีพชุมชนให้การสนับสนุนและมีเมนูอาชีพสัมมาชีพที่เป็นอาชีพทางเลือกในการสร้างรายได้ให้กับครัวเรือนเป้าหมาย </w:t>
            </w:r>
          </w:p>
          <w:p w:rsidR="00D136B1" w:rsidRPr="000108B4" w:rsidRDefault="00D136B1" w:rsidP="00D136B1">
            <w:pPr>
              <w:spacing w:before="120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108B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1. มีเครือข่ายทีมวิทยากรสัมมาชีพชุมชน</w:t>
            </w:r>
            <w:r w:rsidRPr="000108B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เพื่อ</w:t>
            </w:r>
            <w:r w:rsidRPr="000108B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ขับเคลื่อนการสร้างสัมมาชีพชุมชนในพื้นที่</w:t>
            </w:r>
          </w:p>
          <w:p w:rsidR="00D136B1" w:rsidRPr="000108B4" w:rsidRDefault="00D136B1" w:rsidP="000108B4">
            <w:pPr>
              <w:spacing w:after="120"/>
              <w:ind w:right="-105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108B4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2. มีเมนูอาชีพสัมมาชีพชุมชนที่สอดคล้องกับโอกาสทางการตลาดและการต่อยอดขยายผล   </w:t>
            </w:r>
          </w:p>
          <w:p w:rsidR="00D136B1" w:rsidRPr="00F95E76" w:rsidRDefault="00D136B1" w:rsidP="00D136B1">
            <w:pPr>
              <w:spacing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  <w:p w:rsidR="00D136B1" w:rsidRPr="00F95E76" w:rsidRDefault="00D136B1" w:rsidP="00D136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. นาย</w:t>
            </w:r>
            <w:proofErr w:type="spellStart"/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สุร</w:t>
            </w:r>
            <w:proofErr w:type="spellEnd"/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ศักดิ์ แหล่งหล้า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ผู้อำนวยการกลุ่มงานส่งเสริมสัมมาชีพชุมชน</w:t>
            </w:r>
          </w:p>
          <w:p w:rsidR="00D136B1" w:rsidRPr="00F95E76" w:rsidRDefault="00D136B1" w:rsidP="00D136B1">
            <w:pPr>
              <w:tabs>
                <w:tab w:val="left" w:pos="237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 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08 7775 5996 ,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0 2141 6110</w:t>
            </w:r>
          </w:p>
          <w:p w:rsidR="00D136B1" w:rsidRPr="00F95E76" w:rsidRDefault="00D136B1" w:rsidP="00D136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  <w:t>2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นางสาวพิมพ์ชนา </w:t>
            </w:r>
            <w:proofErr w:type="spellStart"/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พิ</w:t>
            </w:r>
            <w:proofErr w:type="spellEnd"/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ชาพันธ์โภคิน นักวิชาการพัฒนาชุมชนชำนาญการ</w:t>
            </w:r>
          </w:p>
          <w:p w:rsidR="00D136B1" w:rsidRPr="00F95E76" w:rsidRDefault="00D136B1" w:rsidP="00D136B1">
            <w:pPr>
              <w:tabs>
                <w:tab w:val="left" w:pos="1275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 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08 3089 8816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0 2141 2676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D136B1" w:rsidRPr="00266526" w:rsidRDefault="00D136B1" w:rsidP="00073F5C">
            <w:pPr>
              <w:tabs>
                <w:tab w:val="left" w:pos="127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136B1" w:rsidRPr="00D136B1" w:rsidRDefault="00D136B1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6526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2</w:t>
      </w: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สร้างและพัฒนาสัมมาชีพชุมชนในระดับหมู่บ้าน</w:t>
      </w:r>
    </w:p>
    <w:p w:rsidR="003D6DEB" w:rsidRPr="00266526" w:rsidRDefault="003D6DEB" w:rsidP="000B312D">
      <w:pPr>
        <w:spacing w:before="120"/>
        <w:ind w:left="1418" w:hanging="1418"/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วัตถุประสงค์</w:t>
      </w:r>
      <w:r w:rsidRPr="00266526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266526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266526">
        <w:rPr>
          <w:rFonts w:ascii="TH SarabunPSK" w:hAnsi="TH SarabunPSK" w:cs="TH SarabunPSK"/>
          <w:sz w:val="32"/>
          <w:szCs w:val="32"/>
          <w:cs/>
        </w:rPr>
        <w:t>เพื่อส่งเสริมให้ประชาชนมีความรู้</w:t>
      </w:r>
      <w:r w:rsidRPr="00266526">
        <w:rPr>
          <w:rFonts w:ascii="TH SarabunPSK" w:hAnsi="TH SarabunPSK" w:cs="TH SarabunPSK" w:hint="cs"/>
          <w:sz w:val="32"/>
          <w:szCs w:val="32"/>
          <w:cs/>
        </w:rPr>
        <w:t>และได้รับการพัฒนาทักษะ</w:t>
      </w:r>
      <w:r w:rsidRPr="00266526">
        <w:rPr>
          <w:rFonts w:ascii="TH SarabunPSK" w:hAnsi="TH SarabunPSK" w:cs="TH SarabunPSK"/>
          <w:sz w:val="32"/>
          <w:szCs w:val="32"/>
          <w:cs/>
        </w:rPr>
        <w:t>ด้านอาชีพ</w:t>
      </w: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6526">
        <w:rPr>
          <w:rFonts w:ascii="TH SarabunPSK" w:hAnsi="TH SarabunPSK" w:cs="TH SarabunPSK"/>
          <w:sz w:val="32"/>
          <w:szCs w:val="32"/>
          <w:cs/>
        </w:rPr>
        <w:t>และ</w:t>
      </w:r>
      <w:r w:rsidRPr="00266526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266526">
        <w:rPr>
          <w:rFonts w:ascii="TH SarabunPSK" w:hAnsi="TH SarabunPSK" w:cs="TH SarabunPSK"/>
          <w:sz w:val="32"/>
          <w:szCs w:val="32"/>
          <w:cs/>
        </w:rPr>
        <w:t>นำความรู้ไปประกอบอาชีพ</w:t>
      </w:r>
      <w:r w:rsidRPr="002665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6526">
        <w:rPr>
          <w:rFonts w:ascii="TH SarabunPSK" w:hAnsi="TH SarabunPSK" w:cs="TH SarabunPSK"/>
          <w:sz w:val="32"/>
          <w:szCs w:val="32"/>
          <w:cs/>
        </w:rPr>
        <w:t>เพื่อสร้างรายได้ให้กับครัวเรือนตามแนวทางการสร้างสัมมาชีพชุมชนตามหลักปรัชญาของเศรษฐกิจพอเพียง</w:t>
      </w:r>
    </w:p>
    <w:p w:rsidR="000B312D" w:rsidRPr="00266526" w:rsidRDefault="000B312D" w:rsidP="000B312D">
      <w:pPr>
        <w:spacing w:before="120"/>
        <w:ind w:left="1418" w:hanging="1418"/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266526" w:rsidRPr="00266526" w:rsidTr="00EF1D6D">
        <w:trPr>
          <w:trHeight w:val="364"/>
          <w:tblHeader/>
        </w:trPr>
        <w:tc>
          <w:tcPr>
            <w:tcW w:w="9067" w:type="dxa"/>
          </w:tcPr>
          <w:p w:rsidR="003D6DEB" w:rsidRPr="00266526" w:rsidRDefault="003D6DEB" w:rsidP="00073F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3D6DEB" w:rsidRPr="00266526" w:rsidTr="00EF1D6D">
        <w:trPr>
          <w:trHeight w:val="567"/>
        </w:trPr>
        <w:tc>
          <w:tcPr>
            <w:tcW w:w="9067" w:type="dxa"/>
          </w:tcPr>
          <w:p w:rsidR="000108B4" w:rsidRPr="00816B7F" w:rsidRDefault="000108B4" w:rsidP="006255D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B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0108B4" w:rsidRPr="00816B7F" w:rsidRDefault="000108B4" w:rsidP="00816B7F">
            <w:pPr>
              <w:tabs>
                <w:tab w:val="left" w:pos="53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สำนักงานพัฒนาชุมชนอำเภอ ดำเนินกิจกรรม</w:t>
            </w:r>
            <w:r w:rsidRPr="00816B7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สร้างและพัฒนาสัมมาชีพชุมชนในระดับหมู่บ้าน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ตามขั้นตอนดังนี้   </w:t>
            </w:r>
          </w:p>
          <w:p w:rsidR="000108B4" w:rsidRPr="00816B7F" w:rsidRDefault="000108B4" w:rsidP="00816B7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ศึกษา ทำความเข้าใจ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ดำเนินกิจกรรมตาม</w:t>
            </w:r>
            <w:r w:rsidR="00816B7F"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แผนการปฏิบัติงานและแผนการใช้จ่ายงบประมาณ ประจำปีงบประมาณ พ.ศ. 2562 ไปพลางก่อน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0108B4" w:rsidRPr="00816B7F" w:rsidRDefault="000108B4" w:rsidP="00816B7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2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. กำหนดรูปแบบและจัดทำแผนปฏิบัติการ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การดำเนินกิจกรรม</w:t>
            </w:r>
            <w:r w:rsidRPr="00816B7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สร้างและพัฒนาสัมมาชีพชุมชน</w:t>
            </w:r>
            <w:r w:rsidR="00816B7F" w:rsidRPr="00816B7F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</w:t>
            </w:r>
            <w:r w:rsidRPr="00816B7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ในระดับหมู่บ้าน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เพื่อให้บรรลุวัตถุประสงค์และเป้าหมายที่กรมฯ กำหนด  </w:t>
            </w:r>
          </w:p>
          <w:p w:rsidR="000108B4" w:rsidRPr="00816B7F" w:rsidRDefault="000108B4" w:rsidP="00816B7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เตรียมความพร้อมก่อนดำเนินกิจกรรม </w:t>
            </w:r>
          </w:p>
          <w:p w:rsidR="000108B4" w:rsidRPr="00816B7F" w:rsidRDefault="000108B4" w:rsidP="00816B7F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6B7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3.1 </w:t>
            </w:r>
            <w:r w:rsidRPr="00816B7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เตรียมความพร้อมกลุ่มเป้าหมาย </w:t>
            </w:r>
            <w:r w:rsidRPr="00816B7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(ต่อเนื่องจาก</w:t>
            </w:r>
            <w:r w:rsidRPr="00816B7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กิจกรรมสร้างเครือข่ายทีมวิทยากรสัมมาชีพชุมชน</w:t>
            </w:r>
            <w:r w:rsidRPr="00816B7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)</w:t>
            </w:r>
          </w:p>
          <w:p w:rsidR="000108B4" w:rsidRPr="00816B7F" w:rsidRDefault="000108B4" w:rsidP="00816B7F">
            <w:pPr>
              <w:tabs>
                <w:tab w:val="left" w:pos="960"/>
                <w:tab w:val="left" w:pos="112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1)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ทีมวิทยากรสัมมาชีพชุมชน 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จากหมู่บ้านเป้าหมาย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หมู่บ้านละ 5 คน 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108B4" w:rsidRPr="00816B7F" w:rsidRDefault="000108B4" w:rsidP="00816B7F">
            <w:pPr>
              <w:tabs>
                <w:tab w:val="left" w:pos="960"/>
                <w:tab w:val="left" w:pos="1120"/>
              </w:tabs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6B7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2)</w:t>
            </w:r>
            <w:r w:rsidRPr="00816B7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ครัวเรือนเป้าหมาย </w:t>
            </w:r>
            <w:r w:rsidRPr="00816B7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จากหมู่บ้านเป้าหมาย </w:t>
            </w:r>
            <w:r w:rsidRPr="00816B7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หมู่บ้านละ 20 ครัวเรือน (ผู้แทนครัวเรือนละ 1 คน)</w:t>
            </w:r>
          </w:p>
          <w:p w:rsidR="000108B4" w:rsidRPr="00816B7F" w:rsidRDefault="000108B4" w:rsidP="00816B7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3.2 เตรียม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แผนปฏิบัติการฝึกอาชีพกิจกรรมสร้างและพัฒนาสัมมาชีพชุมชนในระดับหมู่บ้าน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16B7F"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โดยมอบหมายให้ทีมวิทยากรสัมมาชีพชุมชน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ดำเนินการประชุมหารือ วิเคราะห์และวางแผน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การฝึก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อาชีพร่วมกับ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ผู้แทน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ครัวเรือนเป้าหมาย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0108B4" w:rsidRPr="00816B7F" w:rsidRDefault="000108B4" w:rsidP="00816B7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4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ดำเนินกิจกรรม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6B7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สร้างและพัฒนาสัมมาชีพชุมชนในระดับหมู่บ้าน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ระยะเวลา </w:t>
            </w:r>
            <w:r w:rsidRPr="00816B7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 w:rsidR="00816B7F"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การฝึกปฏิบัติอาชีพ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(ข้อ </w:t>
            </w:r>
            <w:r w:rsidRPr="00816B7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16B7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>โดยสำนักงานพัฒนาชุมชนอำเภอ</w:t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ส่งเสริมและสนับสนุนทีมวิทยากรสัมมาชีพชุมชนในการจัดฝึกอบรมอาชีพให้ครัวเรือนเป้าหมาย โดยมีรายละเอียด ดังนี้ </w:t>
            </w:r>
          </w:p>
          <w:p w:rsidR="006255D5" w:rsidRDefault="000108B4" w:rsidP="006255D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255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255D5" w:rsidRPr="0062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วันที่หนึ่ง</w:t>
            </w:r>
            <w:r w:rsidR="006255D5" w:rsidRPr="006255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6255D5" w:rsidRPr="006255D5" w:rsidRDefault="006255D5" w:rsidP="006255D5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55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Pr="0062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 1)</w:t>
            </w:r>
            <w:r w:rsidRPr="006255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ดำเนินการสร้างความรู้ ความเข้าใจ และน้อมนำหลักปรัชญาของเศรษฐกิจพอเพียงสู่การปฏิบัติตามแนวทางการขับเคลื่อนการพัฒนาหมู่บ้านและชุมชนท้องถิ่นตามหลักปรัชญาของเศรษฐกิจพอเพียง โดยเน้น</w:t>
            </w:r>
            <w:r w:rsidRPr="006255D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 ดังนี้</w:t>
            </w:r>
          </w:p>
          <w:p w:rsidR="006255D5" w:rsidRPr="006255D5" w:rsidRDefault="006255D5" w:rsidP="006255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255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6255D5">
              <w:rPr>
                <w:rFonts w:ascii="TH SarabunPSK" w:hAnsi="TH SarabunPSK" w:cs="TH SarabunPSK"/>
                <w:sz w:val="32"/>
                <w:szCs w:val="32"/>
                <w:cs/>
              </w:rPr>
              <w:t>(1) สร้างความมั่นคงด้านอาหาร โดยการส่งเสริมครัวเรือนให้พึ่งพาตนเอง ด้วยการทำกินทำใช้ภายในครัวเรือน ปลูกพืชสวนครัวรั้วกินได้ เกื้อกูลกันในชุมชน</w:t>
            </w:r>
          </w:p>
          <w:p w:rsidR="006255D5" w:rsidRPr="006255D5" w:rsidRDefault="006255D5" w:rsidP="006255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55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6255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(2) สร้างความมั่นคงด้านอาชีพ โดยการส่งเสริมครัวเรือนให้ได้รับการพัฒนาทักษะในการประกอบอาชีพ ทั้งในลักษณะที่ต่อยอดอาชีพเดิมหรืออาชีพหลัก และอาชีพใหม่ที่เกื้อกูลอาชีพอื่นในชุมชน ตัวอย่างเช่น การแปรรูปผลผลิตทางการเกษตรต่าง ๆ </w:t>
            </w:r>
            <w:r w:rsidRPr="006255D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ที่เหลือจากการทำกินทำใช้ในครัวเรือน ตามข้อ (1) หรือแปรรูปผลผลิตทางการเกษตรในชุมชน</w:t>
            </w:r>
          </w:p>
          <w:p w:rsidR="000108B4" w:rsidRDefault="006255D5" w:rsidP="006255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255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6255D5">
              <w:rPr>
                <w:rFonts w:ascii="TH SarabunPSK" w:hAnsi="TH SarabunPSK" w:cs="TH SarabunPSK"/>
                <w:sz w:val="32"/>
                <w:szCs w:val="32"/>
                <w:cs/>
              </w:rPr>
              <w:t>(3) สร้างความมั่นคงด้านรายได้ โดยการส่งเสริมและสนับสนุนให้เกิดการรวมตัวเป็นกลุ่มอาชีพหรือสหกรณ์ สามารถเข้าถึงแหล่งทุนและช่องทางการตลาด</w:t>
            </w:r>
            <w:r w:rsidR="000108B4" w:rsidRPr="006255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255D5" w:rsidRDefault="006255D5" w:rsidP="006255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</w:p>
          <w:p w:rsidR="006255D5" w:rsidRPr="006255D5" w:rsidRDefault="006255D5" w:rsidP="0096399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           </w:t>
            </w:r>
            <w:r w:rsidRPr="006255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 2)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ดำเนินการฝึกอบรมให้ความรู้ภาควิชาการหรือทฤษฎีที่ต้องรู้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และควรรู้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เกี่ยวกับอาชีพ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ที่ครัวเรือนเป้าหมายคัดเลือกร่วมกับทีมวิทยากรสัมมาชีพชุมชนของแต่ละหมู่บ้าน (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ตามข้อ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) ซึ่งอาจมีการสาธิตหรือฝึกปฏิบัติร่วมด้วยเพื่อเสริมสร้างความเข้าใจให้กับผู้แทนครัวเรือนเป้าหมายที่ร่วมการฝึกอบรม โดยดำเนินการ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ณ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บ้าน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วิทยากรสัมมาชีพชุมชน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ปราชญ์ชุมชน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ด้านอาชีพ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ศูนย์เรียนรู้และขับเคลื่อนปรัชญาของเศรษฐกิจพอเพียง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ูนย์การเรียนรู้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ด้านอาชีพ หรือสถานที่ที่เหมาะสมที่อยู่ในชุมชนหรือใกล้เคียง</w:t>
            </w:r>
          </w:p>
          <w:p w:rsidR="00963991" w:rsidRPr="00F95E76" w:rsidRDefault="000108B4" w:rsidP="00963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6B7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16B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63991" w:rsidRPr="00467B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วันที่สอง</w:t>
            </w:r>
            <w:r w:rsidR="00963991"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63991"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ดำเนินการฝึกปฏิบัติอาชีพให้ครัวเรือนเป้าหมาย ณ </w:t>
            </w:r>
            <w:r w:rsidR="00963991"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สถานที่ที่</w:t>
            </w:r>
            <w:r w:rsidR="00963991"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ครัวเรือนที่เข้ารับการ</w:t>
            </w:r>
            <w:r w:rsidR="00963991"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 w:rsidR="00963991"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อบรม</w:t>
            </w:r>
            <w:r w:rsidR="00963991"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อาชีพจัดเตรียมไว้ </w:t>
            </w:r>
            <w:r w:rsidR="00963991"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โดยทีมวิทยากรสัมมาชีพชุมชน</w:t>
            </w:r>
            <w:r w:rsidR="00963991"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63991"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และทีมสนับสนุนการขับเคลื่อนสัมมาชีพชุมชนในพื้นที่ติดตามเป็นพี่เลี้ยงในการฝึกปฏิบัติ</w:t>
            </w:r>
            <w:r w:rsidR="009639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96399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63991"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963991"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963991"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. กำกับ ติดตามให้ทีมวิทยากรสัมมาชีพชุมชนระดับหมู่บ้านและทีมสนับสนุนการขับเคลื่อนสัมมาชีพชุมชนในพื้นที่ดำเนินการตามแผนปฏิบัติการ</w:t>
            </w:r>
            <w:r w:rsidR="00963991"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63991"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ติดตามสนับสนุนการประกอบอาชีพของครัวเรือนเป้าหมายที่ผ่านการอบรมอาชีพ เพื่อส่งเสริมให้ครัวเรือนฯ ประกอบอาชีพที่ได้ฝึกปฏิบัติอย่างจริงจังและต่อเนื่อง </w:t>
            </w:r>
          </w:p>
          <w:p w:rsidR="00963991" w:rsidRDefault="00963991" w:rsidP="00963991">
            <w:pPr>
              <w:tabs>
                <w:tab w:val="left" w:pos="5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6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. สนับสนุนให้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สถาบันหรือกองทุน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ชุมชนจัดระบบบริหารการจัดการเงินทุน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ชุมชนเพื่อสนับสนุน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ประกอบอาชีพ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ช่องทางการตลาด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แก่ครัวเรือนสัมมาชีพชุมชนหรือ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อาชีพสัมมาชีพชุมชนเพื่อให้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สามารถประกอบอาชีพ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สร้างรายได้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</w:t>
            </w:r>
          </w:p>
          <w:p w:rsidR="00963991" w:rsidRPr="00F95E76" w:rsidRDefault="00963991" w:rsidP="00963991">
            <w:pPr>
              <w:tabs>
                <w:tab w:val="left" w:pos="5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  <w:t>7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 ส่งเสริม ให้ครัวเรือนเป้าหมายที่ผ่านการฝึกอบรมที่ประกอบอาชีพเดียวกันหรือประเภทเดียวกัน และประกอบอาชีพอย่างต่อเนื่องได้มีการรวมกลุ่ม และสนับสนุนการจัดตั้งและพัฒนาเป็นกลุ่มอาชีพ ตามหลัก 5 ก หรือตามแนวทางการสร้างกลุ่มสัมมาชีพชุมชนสู่การเป็นผู้ประกอบการชุมชน (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 xml:space="preserve">Community Entrepreneur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CE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) ที่กรมการพัฒนาชุมชนกำหนด โดยพิจารณาดำเนินการตามความ</w:t>
            </w:r>
            <w:r w:rsidRPr="0096399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พร้อมของแต่ละกลุ่ม และเตรียมความพร้อมเข้าสู่ระบบการลงทะเบียนเป็นผู้ผลิต ผู้ประกอบการ </w:t>
            </w:r>
            <w:r w:rsidRPr="00963991">
              <w:rPr>
                <w:rFonts w:ascii="TH SarabunPSK" w:hAnsi="TH SarabunPSK" w:cs="TH SarabunPSK"/>
                <w:spacing w:val="-4"/>
                <w:sz w:val="32"/>
                <w:szCs w:val="32"/>
              </w:rPr>
              <w:t>OTOP</w:t>
            </w:r>
            <w:r w:rsidRPr="0096399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ต่อไป</w:t>
            </w:r>
          </w:p>
          <w:p w:rsidR="00963991" w:rsidRDefault="00963991" w:rsidP="00963991">
            <w:pPr>
              <w:tabs>
                <w:tab w:val="left" w:pos="5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. จัดทำฐานข้อมูลครัวเรือนเป้าหมาย เพื่อนำไปใช้ประโยชน์ในการต่อยอดการพัฒนา และส่งฐานข้อมูลดังกล่าว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ให้จังหวัด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และกรมฯ ตามลำดับ</w:t>
            </w:r>
          </w:p>
          <w:p w:rsidR="00963991" w:rsidRPr="00F95E76" w:rsidRDefault="00963991" w:rsidP="00963991">
            <w:pPr>
              <w:tabs>
                <w:tab w:val="left" w:pos="5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สรุปและรายงานผลการดำเนินงานส่งให้จังหวัด พร้อมบันทึกผลการดำเนินงานในระบบ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BPM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963991" w:rsidRDefault="00963991" w:rsidP="00963991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เงื่อนไข</w:t>
            </w:r>
            <w:r w:rsidRPr="00467B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67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1. ดำเนิน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467B9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สร้างและพัฒนาสัมมาชีพชุมชนในระดับหมู่บ้าน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หลังจากสร้างเครือข่าย</w:t>
            </w:r>
          </w:p>
          <w:p w:rsidR="00963991" w:rsidRPr="00467B93" w:rsidRDefault="00963991" w:rsidP="00963991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ทีมวิทยากรสัมมาชีพชุมชนเสร็จเรียบร้อยแล้ว 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63991" w:rsidRDefault="00963991" w:rsidP="00963991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B93">
              <w:rPr>
                <w:rFonts w:ascii="TH SarabunPSK" w:hAnsi="TH SarabunPSK" w:cs="TH SarabunPSK"/>
                <w:sz w:val="32"/>
                <w:szCs w:val="32"/>
              </w:rPr>
              <w:t xml:space="preserve">             2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การสนับสนุนวัสดุฝึกปฏิบัติอาชีพต้องไม่เป็นลักษณะของการซื้อแจก และจัดทำบันทึกการรับ</w:t>
            </w:r>
          </w:p>
          <w:p w:rsidR="00963991" w:rsidRPr="00467B93" w:rsidRDefault="00963991" w:rsidP="00963991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วัสดุฝึกปฏิบัติไว้เป็นหลักฐาน</w:t>
            </w:r>
          </w:p>
          <w:p w:rsidR="00963991" w:rsidRPr="00467B93" w:rsidRDefault="00963991" w:rsidP="00963991">
            <w:pPr>
              <w:tabs>
                <w:tab w:val="left" w:pos="129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7B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รวมทั้งสิ้น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190,000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ประกอบด้วย </w:t>
            </w:r>
            <w:r w:rsidRPr="00467B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963991" w:rsidRDefault="00963991" w:rsidP="00963991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1. ทีมวิทยากรสัมมาชีพชุมชน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7,600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หมู่บ้าน ๆ ละ 5 คน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63991" w:rsidRPr="00467B93" w:rsidRDefault="00963991" w:rsidP="00963991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38,000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63991" w:rsidRDefault="00963991" w:rsidP="00963991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67B9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67B9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67B9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67B93">
              <w:rPr>
                <w:rFonts w:ascii="TH SarabunPSK" w:hAnsi="TH SarabunPSK" w:cs="TH SarabunPSK"/>
                <w:sz w:val="32"/>
                <w:szCs w:val="32"/>
              </w:rPr>
              <w:tab/>
              <w:t>2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. ประชาชนที่เป็นผู้แทนครัวเรือนในหมู่บ้านเป้าหมาย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467B9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,600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หมู่บ้าน ๆ </w:t>
            </w:r>
          </w:p>
          <w:p w:rsidR="00963991" w:rsidRPr="00467B93" w:rsidRDefault="00963991" w:rsidP="00963991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ละ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 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คน/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ครัวเรือน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152,000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63991" w:rsidRPr="00467B93" w:rsidRDefault="00963991" w:rsidP="00963991">
            <w:pPr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7B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467B93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267,520,000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ตามทะเบียนจัดสรร</w:t>
            </w:r>
          </w:p>
          <w:p w:rsidR="00963991" w:rsidRPr="00467B93" w:rsidRDefault="00963991" w:rsidP="00963991">
            <w:pPr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467B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467B9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สำนักงานพัฒนาชุมชนอำเภอ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63991" w:rsidRPr="00467B93" w:rsidRDefault="00963991" w:rsidP="00963991">
            <w:pPr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467B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467B9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67B9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ดำเนินการระดับหมู่บ้าน</w:t>
            </w:r>
          </w:p>
          <w:p w:rsidR="00963991" w:rsidRDefault="00963991" w:rsidP="00963991">
            <w:pPr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67B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467B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467B9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(มกราคม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67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 2563)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หมู่บ้านละ 2 วัน</w:t>
            </w:r>
          </w:p>
          <w:p w:rsidR="00963991" w:rsidRPr="00467B93" w:rsidRDefault="00963991" w:rsidP="00963991">
            <w:pPr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3991" w:rsidRDefault="00963991" w:rsidP="00963991">
            <w:pPr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67B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ผลที่คาดว่าจะได้รับ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639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ประชาชนเป้าหมายที่ได้รับการส่งเสริมอาชีพตามแนวทางสัมมาชีพชุมชน </w:t>
            </w:r>
          </w:p>
          <w:p w:rsidR="00963991" w:rsidRPr="00963991" w:rsidRDefault="00963991" w:rsidP="00963991">
            <w:pPr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963991">
              <w:rPr>
                <w:rFonts w:ascii="TH SarabunPSK" w:hAnsi="TH SarabunPSK" w:cs="TH SarabunPSK"/>
                <w:sz w:val="32"/>
                <w:szCs w:val="32"/>
                <w:cs/>
              </w:rPr>
              <w:t>มีอาชีพและมีรายได้เพิ่มขึ้น</w:t>
            </w:r>
          </w:p>
          <w:p w:rsidR="00963991" w:rsidRPr="00F95E76" w:rsidRDefault="00963991" w:rsidP="00963991">
            <w:pPr>
              <w:tabs>
                <w:tab w:val="left" w:pos="1963"/>
              </w:tabs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467B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467B9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67B93">
              <w:rPr>
                <w:rFonts w:ascii="TH SarabunPSK" w:hAnsi="TH SarabunPSK" w:cs="TH SarabunPSK"/>
                <w:sz w:val="32"/>
                <w:szCs w:val="32"/>
              </w:rPr>
              <w:tab/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ประชาชนเป้าหมายได้รับการส่งเสริมอาชีพ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152,000</w:t>
            </w:r>
            <w:r w:rsidRPr="00467B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คน/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ครัวเรือน  </w:t>
            </w:r>
          </w:p>
          <w:p w:rsidR="00963991" w:rsidRDefault="00963991" w:rsidP="00963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2. ร้อยละ 85 ประชาชนเป้าหมายที่ได้รับการส่งเสริมอาชีพ นำความรู้ไป</w:t>
            </w:r>
          </w:p>
          <w:p w:rsidR="00963991" w:rsidRPr="00F95E76" w:rsidRDefault="00963991" w:rsidP="009639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ประกอบอาชีพตามแนวทางสัมมาชีพชุมชน และมีรายได้เพิ่มขึ้น  </w:t>
            </w:r>
          </w:p>
          <w:p w:rsidR="00963991" w:rsidRPr="00F95E76" w:rsidRDefault="00963991" w:rsidP="00963991">
            <w:pPr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  <w:p w:rsidR="00963991" w:rsidRPr="00F95E76" w:rsidRDefault="00963991" w:rsidP="00963991">
            <w:pPr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</w:t>
            </w:r>
            <w:proofErr w:type="spellEnd"/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ศักดิ์ แหล่งหล้า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ผู้อำนวยการกลุ่มงานส่งเสริมสัมมาชีพชุมชน</w:t>
            </w:r>
          </w:p>
          <w:p w:rsidR="00963991" w:rsidRPr="00F95E76" w:rsidRDefault="00963991" w:rsidP="00963991">
            <w:pPr>
              <w:tabs>
                <w:tab w:val="left" w:pos="237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 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08 7775 5996 ,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0 2141 6110</w:t>
            </w:r>
          </w:p>
          <w:p w:rsidR="00963991" w:rsidRPr="00F95E76" w:rsidRDefault="00963991" w:rsidP="0096399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ab/>
              <w:t>2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ธวัล</w:t>
            </w:r>
            <w:proofErr w:type="spellEnd"/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รัตน์ เดชบุญมา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816B7F" w:rsidRPr="00816B7F" w:rsidRDefault="00963991" w:rsidP="00963991">
            <w:pPr>
              <w:tabs>
                <w:tab w:val="left" w:pos="55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 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 xml:space="preserve">09 2505 2696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0 2141 6111</w:t>
            </w:r>
          </w:p>
          <w:p w:rsidR="003D6DEB" w:rsidRPr="00816B7F" w:rsidRDefault="003D6DEB" w:rsidP="00816B7F">
            <w:pPr>
              <w:tabs>
                <w:tab w:val="left" w:pos="55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1D6D" w:rsidRPr="00816B7F" w:rsidRDefault="00EF1D6D" w:rsidP="00816B7F">
            <w:pPr>
              <w:tabs>
                <w:tab w:val="left" w:pos="555"/>
              </w:tabs>
              <w:jc w:val="thaiDistribute"/>
              <w:rPr>
                <w:rFonts w:ascii="TH SarabunPSK" w:hAnsi="TH SarabunPSK" w:cs="TH SarabunPSK"/>
                <w:sz w:val="10"/>
                <w:szCs w:val="10"/>
                <w:cs/>
              </w:rPr>
            </w:pPr>
          </w:p>
        </w:tc>
      </w:tr>
    </w:tbl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3D6DEB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Default="003D6DEB" w:rsidP="003D6DEB">
      <w:pPr>
        <w:spacing w:before="100" w:beforeAutospacing="1"/>
        <w:rPr>
          <w:rFonts w:ascii="TH SarabunPSK" w:hAnsi="TH SarabunPSK" w:cs="TH SarabunPSK"/>
          <w:b/>
          <w:bCs/>
          <w:sz w:val="32"/>
          <w:szCs w:val="32"/>
        </w:rPr>
      </w:pPr>
    </w:p>
    <w:p w:rsidR="0040186D" w:rsidRDefault="0040186D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EF1D6D" w:rsidP="003D6DEB">
      <w:pPr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5362" w:rsidRDefault="005C5362" w:rsidP="003D6DE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6DEB" w:rsidRPr="00266526" w:rsidRDefault="00EF1D6D" w:rsidP="003D6DEB">
      <w:pPr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3D6DEB" w:rsidRPr="00266526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3D6DEB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ประชุมเชิงปฏิบัติการคณะกรรมการพัฒนาสตรีภาค (</w:t>
      </w:r>
      <w:proofErr w:type="spellStart"/>
      <w:r w:rsidR="003D6DEB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กพส</w:t>
      </w:r>
      <w:proofErr w:type="spellEnd"/>
      <w:r w:rsidR="003D6DEB"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ภ.)</w:t>
      </w:r>
    </w:p>
    <w:p w:rsidR="00BC4BA2" w:rsidRPr="00F95E76" w:rsidRDefault="00BC4BA2" w:rsidP="00BC4BA2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F95E76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F95E7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95E76">
        <w:rPr>
          <w:rFonts w:ascii="TH SarabunPSK" w:hAnsi="TH SarabunPSK" w:cs="TH SarabunPSK"/>
          <w:sz w:val="32"/>
          <w:szCs w:val="32"/>
          <w:cs/>
        </w:rPr>
        <w:tab/>
        <w:t xml:space="preserve">เพื่อให้คณะกรรมการพัฒนาสตรีภาค มีความรู้ ความเข้าใจการดำเนินงานสัมมาชีพชุมชน </w:t>
      </w:r>
      <w:r w:rsidRPr="00F95E76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</w:p>
    <w:p w:rsidR="00BC4BA2" w:rsidRDefault="00BC4BA2" w:rsidP="00BC4BA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95E76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5E76">
        <w:rPr>
          <w:rFonts w:ascii="TH SarabunPSK" w:hAnsi="TH SarabunPSK" w:cs="TH SarabunPSK"/>
          <w:sz w:val="32"/>
          <w:szCs w:val="32"/>
          <w:cs/>
        </w:rPr>
        <w:t>ตามหลักปรัชญาของเศรษฐกิจพอเพียง และสามารถส่งเสริมองค์กรสตรีในการสนับสนุน</w:t>
      </w:r>
    </w:p>
    <w:p w:rsidR="00BC4BA2" w:rsidRPr="00F95E76" w:rsidRDefault="00BC4BA2" w:rsidP="00BC4BA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5E76">
        <w:rPr>
          <w:rFonts w:ascii="TH SarabunPSK" w:hAnsi="TH SarabunPSK" w:cs="TH SarabunPSK"/>
          <w:sz w:val="32"/>
          <w:szCs w:val="32"/>
          <w:cs/>
        </w:rPr>
        <w:t>การขับเคลื่อนกิจกรรมพัฒนาสตรีและครัวเรือนสัมมาชีพชุมชน</w:t>
      </w:r>
    </w:p>
    <w:p w:rsidR="003D6DEB" w:rsidRPr="007063D9" w:rsidRDefault="003D6DEB" w:rsidP="00BC4BA2">
      <w:pPr>
        <w:rPr>
          <w:rFonts w:ascii="TH SarabunPSK" w:hAnsi="TH SarabunPSK" w:cs="TH SarabunPSK"/>
          <w:sz w:val="6"/>
          <w:szCs w:val="6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3109A" w:rsidRPr="00F3109A" w:rsidTr="00E50084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3D6DEB" w:rsidRPr="00F3109A" w:rsidRDefault="003D6DEB" w:rsidP="00073F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310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86A7B" w:rsidRPr="00F86A7B" w:rsidTr="00E50084">
        <w:tc>
          <w:tcPr>
            <w:tcW w:w="9067" w:type="dxa"/>
            <w:shd w:val="clear" w:color="auto" w:fill="auto"/>
          </w:tcPr>
          <w:p w:rsidR="00F3109A" w:rsidRPr="00F95E76" w:rsidRDefault="00F3109A" w:rsidP="00F3109A">
            <w:pPr>
              <w:spacing w:before="120" w:line="216" w:lineRule="auto"/>
              <w:ind w:right="-61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วิธีการ/ขั้นตอนดำเนินการ/เงื่อนไขของกิจกรรม</w:t>
            </w:r>
          </w:p>
          <w:p w:rsidR="00F3109A" w:rsidRPr="00F95E76" w:rsidRDefault="00F3109A" w:rsidP="00F3109A">
            <w:pPr>
              <w:tabs>
                <w:tab w:val="left" w:pos="567"/>
                <w:tab w:val="left" w:pos="709"/>
              </w:tabs>
              <w:spacing w:line="216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1.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สำนักงานพัฒนาชุมชนจังหวัดที่ตั้งภาค (จังหวัดเชียงราย ชลบุรี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ขอนแก่น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และสตูล ) จัดประชุม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เชิงปฏิบัติการคณะกรรรมการพัฒนาสตรีภาค (</w:t>
            </w:r>
            <w:proofErr w:type="spellStart"/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กพส</w:t>
            </w:r>
            <w:proofErr w:type="spellEnd"/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ภ.)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และเจ้าหน้าที่พัฒนาชุมชนผู้รับผิดชอบงานสตรี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ของจังหวัดในภาค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เพื่อสร้างความรู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้ ความเข้าใจ แนวทางการพัฒนาสตรี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และการสนับสนุนการขับเคลื่อน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สัมมาชีพชุมชน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ดังนี้ </w:t>
            </w:r>
          </w:p>
          <w:p w:rsidR="00F3109A" w:rsidRPr="00F95E76" w:rsidRDefault="00F3109A" w:rsidP="00F3109A">
            <w:pPr>
              <w:tabs>
                <w:tab w:val="left" w:pos="709"/>
              </w:tabs>
              <w:spacing w:line="216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1.1 การขับเคลื่อนครัวเรือนสัมมาชีพชุมชนตามหลักปรัชญาของเศรษฐกิจพอเพียงในหมู่บ้านเป้าหมายสัมมาชีพชุมชนหมู่บ้าน จำนวน 16,000 หมู่บ้าน ในพื้นที่ 76 จังหวัด</w:t>
            </w:r>
          </w:p>
          <w:p w:rsidR="00F3109A" w:rsidRPr="00F95E76" w:rsidRDefault="00F3109A" w:rsidP="00F3109A">
            <w:pPr>
              <w:tabs>
                <w:tab w:val="left" w:pos="741"/>
              </w:tabs>
              <w:spacing w:line="216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1.2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บทบาทคณะกรรมการพัฒนาสตรีในการสนับสนุนการพัฒนาอาชีพของครัวเรือนสัมมาชีพชุมชน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การคัดเลือกครัวเรือนสัมมาชีพชุมชนตัวอย่าง</w:t>
            </w:r>
          </w:p>
          <w:p w:rsidR="00F3109A" w:rsidRPr="00F95E76" w:rsidRDefault="00F3109A" w:rsidP="00F3109A">
            <w:pPr>
              <w:tabs>
                <w:tab w:val="left" w:pos="567"/>
                <w:tab w:val="left" w:pos="849"/>
              </w:tabs>
              <w:spacing w:line="216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1.3 การเชื่อมโยงโดยให้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คณะกรรมการพัฒนาสตรี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เขียนโครงการขอรับการสนับสนุนงบประมาณจาก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กองทุนพัฒนาบทบาทสตรี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เพื่อพัฒนาศักยภาพและแก้ไขปัญหาเกี่ยวกับสตรี</w:t>
            </w:r>
          </w:p>
          <w:p w:rsidR="00F3109A" w:rsidRDefault="00F3109A" w:rsidP="00F3109A">
            <w:pPr>
              <w:tabs>
                <w:tab w:val="left" w:pos="540"/>
                <w:tab w:val="left" w:pos="1558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2.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จัดทำแผนปฏิบัติการของคณะกรรมการพัฒนาสตรีภาค ประจำปี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 พ.ศ.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เพื่อส่งเสริมองค์กรสตรีในการสนับสนุนการพัฒนาอาชีพของครัวเรือนสัมมาชีพชุมชน </w:t>
            </w:r>
          </w:p>
          <w:p w:rsidR="00F3109A" w:rsidRPr="00645DD0" w:rsidRDefault="00F3109A" w:rsidP="00F3109A">
            <w:pPr>
              <w:tabs>
                <w:tab w:val="left" w:pos="570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45DD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645DD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645D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คณะกรรมการพัฒนาสตรีภาค ติดตามสนับสนุนคณะกรรมการพัฒนาสตรีจังหวัด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45DD0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ตามแผนปฏิบัติการตามข้อ 2</w:t>
            </w:r>
          </w:p>
          <w:p w:rsidR="00F3109A" w:rsidRPr="00645DD0" w:rsidRDefault="00F3109A" w:rsidP="00F3109A">
            <w:pPr>
              <w:tabs>
                <w:tab w:val="left" w:pos="567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45DD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645DD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645D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สำนักงานพัฒนาชุมชนจังหวัดที่ตั้งภาค ร่วมกับคณะกรรมการพัฒนาสตรีภาค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</w:t>
            </w:r>
            <w:r w:rsidRPr="00D961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ประชุมเชิงปฏิบัติการคณะกรรรมการพัฒนาสตรีภาค (</w:t>
            </w:r>
            <w:proofErr w:type="spellStart"/>
            <w:r w:rsidRPr="00D961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กพส</w:t>
            </w:r>
            <w:proofErr w:type="spellEnd"/>
            <w:r w:rsidRPr="00D961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ภ.) </w:t>
            </w:r>
            <w:r w:rsidRPr="00645DD0">
              <w:rPr>
                <w:rFonts w:ascii="TH SarabunPSK" w:hAnsi="TH SarabunPSK" w:cs="TH SarabunPSK"/>
                <w:sz w:val="32"/>
                <w:szCs w:val="32"/>
                <w:cs/>
              </w:rPr>
              <w:t>และเจ้าหน้าที่พัฒนาชุมชนผู้รับผิดชอบงานสตรี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45DD0">
              <w:rPr>
                <w:rFonts w:ascii="TH SarabunPSK" w:hAnsi="TH SarabunPSK" w:cs="TH SarabunPSK"/>
                <w:sz w:val="32"/>
                <w:szCs w:val="32"/>
                <w:cs/>
              </w:rPr>
              <w:t>ของจังหวัดในภาค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45DD0">
              <w:rPr>
                <w:rFonts w:ascii="TH SarabunPSK" w:hAnsi="TH SarabunPSK" w:cs="TH SarabunPSK"/>
                <w:sz w:val="32"/>
                <w:szCs w:val="32"/>
                <w:cs/>
              </w:rPr>
              <w:t>ส่งให้กรมฯ ภายใน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F3109A" w:rsidRPr="00F95E76" w:rsidRDefault="00F3109A" w:rsidP="00F3109A">
            <w:pPr>
              <w:tabs>
                <w:tab w:val="left" w:pos="1980"/>
              </w:tabs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คณะกรรมการพัฒนาสตรีภาค (</w:t>
            </w:r>
            <w:proofErr w:type="spellStart"/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กพส</w:t>
            </w:r>
            <w:proofErr w:type="spellEnd"/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ภ.) จำนวน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ภาค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ๆ ละ 50 คน รวม 200 คน</w:t>
            </w:r>
          </w:p>
          <w:p w:rsidR="00F3109A" w:rsidRPr="007063D9" w:rsidRDefault="00F3109A" w:rsidP="00F310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จำนวน </w:t>
            </w:r>
            <w:r w:rsidRPr="007063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481,400 </w:t>
            </w:r>
            <w:r w:rsidRPr="007063D9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063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ตามทะเบียนจัดสรร </w:t>
            </w:r>
          </w:p>
          <w:p w:rsidR="00F3109A" w:rsidRPr="00F95E76" w:rsidRDefault="00F3109A" w:rsidP="00F3109A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หน่วยดำเนินการ 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สำนักงานพัฒนาชุมชนจังหวัดที่เป็นที่ตั้งภาค</w:t>
            </w:r>
          </w:p>
          <w:p w:rsidR="00F3109A" w:rsidRPr="007063D9" w:rsidRDefault="00F3109A" w:rsidP="00F3109A">
            <w:pPr>
              <w:spacing w:line="216" w:lineRule="auto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พื้นที่ดำเนินการ </w:t>
            </w: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7063D9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ระดับจังหวัดตามข้อตกลงของ </w:t>
            </w:r>
            <w:proofErr w:type="spellStart"/>
            <w:r w:rsidRPr="007063D9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กพส</w:t>
            </w:r>
            <w:proofErr w:type="spellEnd"/>
            <w:r w:rsidRPr="007063D9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ภ. ได้แก่ จังหวัดเชียงราย ชลบุรี ขอนแก่น และสตูล</w:t>
            </w:r>
          </w:p>
          <w:p w:rsidR="00F3109A" w:rsidRPr="002479BB" w:rsidRDefault="00F3109A" w:rsidP="00F310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ระยะเวลาดำเนินการ   </w:t>
            </w:r>
            <w:r w:rsidRPr="007063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ดำเนินการในไตรมาส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(ตุลาคม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2562)</w:t>
            </w:r>
          </w:p>
          <w:p w:rsidR="00F3109A" w:rsidRDefault="00F3109A" w:rsidP="00F310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ตัวชี้วัดกิจกรรม        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ประชุมเชิงปฏิบัติการคณะกรรมการพัฒนาสตรีภาค (</w:t>
            </w:r>
            <w:proofErr w:type="spellStart"/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กพส</w:t>
            </w:r>
            <w:proofErr w:type="spellEnd"/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ภ.)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ในการสนับสนุน</w:t>
            </w:r>
          </w:p>
          <w:p w:rsidR="00F3109A" w:rsidRPr="00F95E76" w:rsidRDefault="00F3109A" w:rsidP="00F310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</w:t>
            </w:r>
            <w:r w:rsidRPr="00F95E76">
              <w:rPr>
                <w:rFonts w:ascii="TH SarabunPSK" w:hAnsi="TH SarabunPSK" w:cs="TH SarabunPSK"/>
                <w:sz w:val="32"/>
                <w:szCs w:val="32"/>
                <w:cs/>
              </w:rPr>
              <w:t>งานสัมมาชีพ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  <w:p w:rsidR="00F3109A" w:rsidRPr="007063D9" w:rsidRDefault="00F3109A" w:rsidP="00F3109A">
            <w:pPr>
              <w:tabs>
                <w:tab w:val="left" w:pos="1985"/>
              </w:tabs>
              <w:spacing w:line="216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063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2. มี</w:t>
            </w:r>
            <w:r w:rsidRPr="007063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แผนปฏิบัติการของคณะกรรมการพัฒนาสตรีภาค ประจำปี</w:t>
            </w:r>
            <w:r w:rsidRPr="007063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งบประมาณ พ.ศ.</w:t>
            </w:r>
            <w:r w:rsidRPr="007063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256</w:t>
            </w:r>
            <w:r w:rsidRPr="007063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3</w:t>
            </w:r>
            <w:r w:rsidRPr="007063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7063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     </w:t>
            </w:r>
          </w:p>
          <w:p w:rsidR="00F3109A" w:rsidRPr="007063D9" w:rsidRDefault="00F3109A" w:rsidP="00F3109A">
            <w:pPr>
              <w:tabs>
                <w:tab w:val="left" w:pos="1985"/>
              </w:tabs>
              <w:spacing w:line="216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</w:t>
            </w:r>
            <w:r w:rsidRPr="007063D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เพื่อส่งเสริมองค์กรสตรีในการสนับสนุนการพัฒนาอาชีพของครัวเรือนสัมมาชีพชุมชน</w:t>
            </w:r>
          </w:p>
          <w:p w:rsidR="00F3109A" w:rsidRPr="00F95E76" w:rsidRDefault="00F3109A" w:rsidP="00F3109A">
            <w:pPr>
              <w:spacing w:before="120"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F95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คณะกรรมการพัฒนาสตรีภาค (</w:t>
            </w:r>
            <w:proofErr w:type="spellStart"/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กพส</w:t>
            </w:r>
            <w:proofErr w:type="spellEnd"/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ภ.) มีความรู้ ความเข้าใจและสามารถส่งเสริม</w:t>
            </w:r>
          </w:p>
          <w:p w:rsidR="00F3109A" w:rsidRPr="00F95E76" w:rsidRDefault="00F3109A" w:rsidP="00F3109A">
            <w:pPr>
              <w:tabs>
                <w:tab w:val="left" w:pos="1995"/>
                <w:tab w:val="left" w:pos="2145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องค์กรสตรีในการสนับสนุนกิจกรรมพัฒนาสตรีและครัวเรือนสัมมาชีพชุมชน </w:t>
            </w:r>
          </w:p>
          <w:p w:rsidR="00F3109A" w:rsidRPr="00F95E76" w:rsidRDefault="00F3109A" w:rsidP="00F3109A">
            <w:pPr>
              <w:tabs>
                <w:tab w:val="left" w:pos="1995"/>
                <w:tab w:val="left" w:pos="2145"/>
              </w:tabs>
              <w:spacing w:after="120" w:line="21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ทำให้มีรายได้เพิ่มขึ้น และพึ่งตนเองได้</w:t>
            </w:r>
          </w:p>
          <w:p w:rsidR="00F3109A" w:rsidRPr="00F95E76" w:rsidRDefault="00F3109A" w:rsidP="00F3109A">
            <w:pPr>
              <w:tabs>
                <w:tab w:val="left" w:pos="2127"/>
              </w:tabs>
              <w:spacing w:after="12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หน่วยงานที่รับผิดชอบ  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  <w:p w:rsidR="00F3109A" w:rsidRPr="007063D9" w:rsidRDefault="00F3109A" w:rsidP="00F3109A">
            <w:pPr>
              <w:tabs>
                <w:tab w:val="left" w:pos="1950"/>
                <w:tab w:val="left" w:pos="2130"/>
              </w:tabs>
              <w:spacing w:line="216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063D9">
              <w:rPr>
                <w:rFonts w:ascii="TH SarabunPSK" w:hAnsi="TH SarabunPSK" w:cs="TH SarabunPSK"/>
                <w:spacing w:val="-6"/>
                <w:sz w:val="32"/>
                <w:szCs w:val="32"/>
              </w:rPr>
              <w:t>1</w:t>
            </w:r>
            <w:r w:rsidRPr="007063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. นางพรทิพย์  ไชย</w:t>
            </w:r>
            <w:proofErr w:type="spellStart"/>
            <w:r w:rsidRPr="007063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วัฒน์</w:t>
            </w:r>
            <w:proofErr w:type="spellEnd"/>
            <w:r w:rsidRPr="007063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ผู้อำนวยการกลุ่มงานส่งเสริมผู้นำชุมชนและองค์กรชุมชน</w:t>
            </w:r>
          </w:p>
          <w:p w:rsidR="00F3109A" w:rsidRPr="00F95E76" w:rsidRDefault="00F3109A" w:rsidP="00F310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โทรศัพท์  08 9921 6394 , 0 2141 6151                   </w:t>
            </w:r>
          </w:p>
          <w:p w:rsidR="00F3109A" w:rsidRPr="00F95E76" w:rsidRDefault="00F3109A" w:rsidP="00F310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นางสาวพวงเพชร  ทิพย์ทอง   นักวิชาการพัฒนาชุมชนชำนาญการ</w:t>
            </w:r>
          </w:p>
          <w:p w:rsidR="005C5362" w:rsidRPr="00F3109A" w:rsidRDefault="00F3109A" w:rsidP="00F310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โทรศัพท์  </w:t>
            </w:r>
            <w:r w:rsidRPr="00F95E76">
              <w:rPr>
                <w:rFonts w:ascii="TH SarabunPSK" w:hAnsi="TH SarabunPSK" w:cs="TH SarabunPSK"/>
                <w:sz w:val="32"/>
                <w:szCs w:val="32"/>
              </w:rPr>
              <w:t>08 4795 0899</w:t>
            </w:r>
            <w:r w:rsidRPr="00F95E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, 0 2141 6161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073F5C" w:rsidRPr="00266526" w:rsidRDefault="00073F5C" w:rsidP="00073F5C">
      <w:pPr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โครงการพัฒนาหมู่บ้านเศรษฐกิจพอเพียง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073F5C" w:rsidRPr="00266526" w:rsidRDefault="00073F5C" w:rsidP="00073F5C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พัฒนาหมู่บ้านเศรษฐกิจพอเพียง</w:t>
      </w:r>
    </w:p>
    <w:p w:rsidR="00073F5C" w:rsidRPr="00266526" w:rsidRDefault="00073F5C" w:rsidP="00073F5C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สร้างและพัฒนากลไกขับเคลื่อนในระดับพื้นที่</w:t>
      </w:r>
    </w:p>
    <w:p w:rsidR="00073F5C" w:rsidRPr="00073F5C" w:rsidRDefault="00073F5C" w:rsidP="00073F5C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073F5C">
        <w:rPr>
          <w:rFonts w:ascii="TH SarabunPSK" w:hAnsi="TH SarabunPSK" w:cs="TH SarabunPSK" w:hint="cs"/>
          <w:b/>
          <w:bCs/>
          <w:sz w:val="32"/>
          <w:szCs w:val="32"/>
          <w:cs/>
        </w:rPr>
        <w:t>1.1 อบรมแกนนำพัฒนาหมู่บ้านเศรษฐกิจพอเพียง</w:t>
      </w:r>
    </w:p>
    <w:p w:rsidR="00073F5C" w:rsidRPr="00200D4A" w:rsidRDefault="00073F5C" w:rsidP="00073F5C">
      <w:pPr>
        <w:tabs>
          <w:tab w:val="left" w:pos="851"/>
        </w:tabs>
        <w:rPr>
          <w:rFonts w:ascii="TH SarabunPSK" w:hAnsi="TH SarabunPSK" w:cs="TH SarabunPSK"/>
          <w:spacing w:val="-4"/>
          <w:sz w:val="32"/>
          <w:szCs w:val="32"/>
        </w:rPr>
      </w:pPr>
      <w:r w:rsidRPr="00200D4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วัตถุประสงค</w:t>
      </w:r>
      <w:r w:rsidRPr="00200D4A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์  </w:t>
      </w:r>
      <w:r w:rsidRPr="00200D4A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เพื่อให้แกนนำหมู่บ้านมีความเข้าใจในหลักการ แนวทางการพัฒนาหมู่บ้านตามหลักปรัชญา</w:t>
      </w:r>
    </w:p>
    <w:p w:rsidR="00073F5C" w:rsidRPr="00200D4A" w:rsidRDefault="00073F5C" w:rsidP="00073F5C">
      <w:pPr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200D4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ของเศรษฐกิจพอเพียง และสามารถขับเคลื่อนการพัฒนาหมู่บ้านเศรษฐกิจพอเพียงได้</w:t>
      </w:r>
    </w:p>
    <w:p w:rsidR="00073F5C" w:rsidRPr="00200D4A" w:rsidRDefault="00073F5C" w:rsidP="00073F5C">
      <w:pPr>
        <w:tabs>
          <w:tab w:val="left" w:pos="851"/>
        </w:tabs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073F5C" w:rsidRPr="00200D4A" w:rsidTr="00073F5C">
        <w:trPr>
          <w:trHeight w:hRule="exact" w:val="397"/>
        </w:trPr>
        <w:tc>
          <w:tcPr>
            <w:tcW w:w="9017" w:type="dxa"/>
            <w:shd w:val="clear" w:color="auto" w:fill="auto"/>
            <w:vAlign w:val="center"/>
          </w:tcPr>
          <w:p w:rsidR="00073F5C" w:rsidRPr="00200D4A" w:rsidRDefault="00073F5C" w:rsidP="00073F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073F5C" w:rsidRPr="00200D4A" w:rsidTr="00073F5C">
        <w:tc>
          <w:tcPr>
            <w:tcW w:w="9017" w:type="dxa"/>
            <w:shd w:val="clear" w:color="auto" w:fill="auto"/>
          </w:tcPr>
          <w:p w:rsidR="00073F5C" w:rsidRPr="00200D4A" w:rsidRDefault="00073F5C" w:rsidP="00073F5C">
            <w:pPr>
              <w:spacing w:before="120"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073F5C" w:rsidRPr="00200D4A" w:rsidRDefault="00073F5C" w:rsidP="00073F5C">
            <w:pPr>
              <w:tabs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สำนักงานพัฒนาชุมชนจังหวัด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จัดฝึกอบรมแกนนำ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หมู่บ้านเศรษฐกิจพอเพียง</w:t>
            </w: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ขีดความสามารถของเจ้าหน้าที่พัฒนาชุมชนผู้รับผิดชอบงานพัฒนาหมู่บ้านเศรษฐกิจพอเพียง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ปี 25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โดยมีขั้นตอนการดำเนินงาน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073F5C" w:rsidRPr="00200D4A" w:rsidRDefault="00073F5C" w:rsidP="00073F5C">
            <w:pPr>
              <w:tabs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1. สำนักงานพัฒนาชุมชนจังหวัด ร่วมกับสำนักงานพัฒนาชุมชนอำเภอพิจารณาคัดเลือกหมู่บ้านเป้าหมาย (บ้านน้อง) ตามจำนวนที่ได้รับการจัดสรร จากหมู่บ้านที่ได้รับงบประมาณให้ดำเนินการโครงการสร้างสัมมาชีพชุมชนตามหลักปรัชญาของเศรษฐกิจพอเพียง จากกรมการพัฒนาชุมชน ในระหว่างปีงบประมาณ พ.ศ. 2560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2562 และไม่เป็นหมู่บ้านตามหลักเกณฑ์ ดังนี้</w:t>
            </w:r>
          </w:p>
          <w:p w:rsidR="00073F5C" w:rsidRPr="004F71B7" w:rsidRDefault="00073F5C" w:rsidP="00073F5C">
            <w:pPr>
              <w:tabs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7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1.1 </w:t>
            </w:r>
            <w:r w:rsidRPr="004F71B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ไม่เป็นหมู่บ้านเป้าหมายที่ได้รับงบประมาณจากกรมการพัฒนาชุมชนให้ดำเนินการ</w:t>
            </w:r>
            <w:r w:rsidRPr="004F7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ัฒนาตามกระบวนการพัฒนาหมู่บ้านเศรษฐกิจพอเพียงของกรมการพัฒนาชุมชนและประกาศจังหวัดเป็นหมู่บ้านเศรษฐกิจพอเพียงเรียบร้อยแล้ว ในระหว่างปีงบประมาณ พ.ศ. 2552 - 2562</w:t>
            </w:r>
          </w:p>
          <w:p w:rsidR="00073F5C" w:rsidRPr="004F71B7" w:rsidRDefault="00073F5C" w:rsidP="00073F5C">
            <w:pPr>
              <w:tabs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71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1.2 </w:t>
            </w:r>
            <w:r w:rsidRPr="004F71B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ไม่เป็นหมู่บ้านที่ได้รับงบประมาณจากจังหวัดหรือหน่วยงานอื่น ๆ ให้ดำเนินการ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F71B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พัฒนาตามกระบวนการพัฒนาหมู่บ้านเศรษฐกิจพอเพียงของกรมการพัฒนาชุมชน และประกาศจังหวัดเป็นหมู่บ้านเศรษฐกิจพอเพียงเรียบร้อยแล้ว ในระหว่างปีงบประมาณ พ.ศ. 2552 - 2562</w:t>
            </w:r>
          </w:p>
          <w:p w:rsidR="00073F5C" w:rsidRPr="00200D4A" w:rsidRDefault="00073F5C" w:rsidP="00073F5C">
            <w:pPr>
              <w:tabs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1.3 </w:t>
            </w:r>
            <w:r w:rsidRPr="00200D4A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ไม่เป็นหมู่บ้านเป้าหมายที่จังหวัด/อำเภอคัดเลือกให้ดำเนินการ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ตามโครงการสร้างสัมมาชีพชุมชนตามหลักปรัชญาของเศรษฐกิจพอเพียง ในปีงบประมาณ พ.ศ. 2563 </w:t>
            </w:r>
          </w:p>
          <w:p w:rsidR="00073F5C" w:rsidRPr="00200D4A" w:rsidRDefault="00073F5C" w:rsidP="00073F5C">
            <w:pPr>
              <w:tabs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กรณีที่อำเภอไม่มีหมู่บ้านตามหลักเกณฑ์ที่กำหนด ให้พิจารณาคัดเลือกจากหมู่บ้านที่มีศักยภาพในการพัฒนาเป็นหมู่บ้านเศรษฐกิจพอเพียง อาทิเช่น มีผู้นำชุมชนที่มีความเสียสละ มีภาวะผู้นำ ประชาชนมีส่วนร่วมในการขับเคลื่อนกิจกรรมพัฒนาหมู่บ้าน หรือมีทุนเดิมในการดำเนินชีวิตตามแนวทางปรัชญาของเศรษฐกิจพอเพียง เป็นต้น        </w:t>
            </w:r>
          </w:p>
          <w:p w:rsidR="00073F5C" w:rsidRDefault="00073F5C" w:rsidP="00073F5C">
            <w:pPr>
              <w:tabs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ทั้งนี้ ควรพิจารณาถึงความเหมาะสมของการกระจายพื้นที่เป้าหมายให้เกิดความครอบคลุม ทั่วถึง ประสิทธิภาพของการบริหารจัดการงบประมาณที่ได้รับการจัดสรร ความต้องการพัฒนาให้เป็นหมู่บ้านเศรษฐกิจพอเพียงตามขั้นตอน และกระบวนการที่กรมฯ กำหนด รวมถึงพิจารณาถึงความพร้อมในการ บูรณาการกิจกรรมการพัฒนาของกรมฯ หรือหน่วยงานอื่น ๆ ที่คำนึงถึงพื้นที่เป็นหลัก </w:t>
            </w:r>
          </w:p>
          <w:p w:rsidR="00073F5C" w:rsidRPr="00200D4A" w:rsidRDefault="00073F5C" w:rsidP="00073F5C">
            <w:pPr>
              <w:tabs>
                <w:tab w:val="left" w:pos="426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2. การคัดเลือกกลุ่มเป้าหมายเข้ารับการอบรม ดังนี้</w:t>
            </w:r>
          </w:p>
          <w:p w:rsidR="00073F5C" w:rsidRPr="00073F5C" w:rsidRDefault="00073F5C" w:rsidP="00073F5C">
            <w:pPr>
              <w:tabs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2.1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แกนนำพัฒนาหมู่บ้านเศรษฐกิจพอเพียง หมู่บ้านละ 2 คน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โดยสำนักงานพัฒนาชุมชนอำเภอร่วมกับผู้นำหมู่บ้านเป้าหมาย (บ้านน้อง) พิจารณาคัดเลือกแกนนำพัฒนาหมู่บ้านเศรษฐกิจพอเพียง หมู่บ้านละ 2 คน โดยพิจารณาจาก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แกนนำ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หมู่บ้านที่มีคุณสมบัติ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อาทิเช่น มีความเสียสละ มีภาวะผู้นำ เป็น              นักประสานงาน เป็นที่ยอมรับของส่วนรวม มีใจรักในการทำงานหรือรักการเรียนรู้ตลอดเวลา เป็นต้น ที่สำคัญ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มีความพร้อมและตั้งใจจะทำงานพัฒนาชุมชน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นำความรู้ ความสามารถ ทักษะการจัดกระบวนการพัฒนาหมู่บ้าน การพัฒนาผู้ด้อยโอกาส การพัฒนากลุ่ม/องค์กร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นำไปสู่การเสริมสร้างการ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ส่วนร่วมและกระบวนการเรียนรู้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ของประชาชนในหมู่บ้านได้ ซึ่งสามารถคัดเลือกจาก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กลุ่มผู้นำในการดำเนินงานพัฒนาหมู่บ้าน เช่น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กม.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อช</w:t>
            </w:r>
            <w:proofErr w:type="spellEnd"/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./ผู้นำ</w:t>
            </w:r>
            <w:proofErr w:type="spellStart"/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อช</w:t>
            </w:r>
            <w:proofErr w:type="spellEnd"/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สม.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กรรมการกลุ่ม/องค์กรต่าง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ๆ ใน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proofErr w:type="spellStart"/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อช</w:t>
            </w:r>
            <w:proofErr w:type="spellEnd"/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.ต กรรมการ ศรช. ผู้ทรงคุณวุฒิหรือผู้นำอื่น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ฯลฯ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073F5C" w:rsidRPr="00200D4A" w:rsidTr="00073F5C">
        <w:trPr>
          <w:trHeight w:hRule="exact" w:val="397"/>
        </w:trPr>
        <w:tc>
          <w:tcPr>
            <w:tcW w:w="9017" w:type="dxa"/>
            <w:shd w:val="clear" w:color="auto" w:fill="auto"/>
            <w:vAlign w:val="center"/>
          </w:tcPr>
          <w:p w:rsidR="00073F5C" w:rsidRPr="00200D4A" w:rsidRDefault="00073F5C" w:rsidP="00073F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073F5C" w:rsidRPr="00200D4A" w:rsidTr="00073F5C">
        <w:tc>
          <w:tcPr>
            <w:tcW w:w="9017" w:type="dxa"/>
            <w:shd w:val="clear" w:color="auto" w:fill="auto"/>
          </w:tcPr>
          <w:p w:rsidR="00073F5C" w:rsidRPr="00200D4A" w:rsidRDefault="00073F5C" w:rsidP="00554BD5">
            <w:pPr>
              <w:tabs>
                <w:tab w:val="left" w:pos="567"/>
                <w:tab w:val="left" w:pos="1843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0D4A">
              <w:rPr>
                <w:rFonts w:ascii="TH SarabunPSK" w:hAnsi="TH SarabunPSK" w:cs="TH SarabunPSK"/>
                <w:sz w:val="32"/>
                <w:szCs w:val="32"/>
              </w:rPr>
              <w:t xml:space="preserve">         2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00D4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ประธานชมรมผู้นำอาสาพัฒนาชุมชนระดับอำเภอ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โดยสำนักงานพัฒนาชุมชนอำเภอประสาน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นัดหมาย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ประธานชมรมผู้นำอาสาพัฒนาชุมชนระดับอำเภอ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เข้าร่วมการอบรมตามวัน เวลา ที่กำหนด ทั้งนี้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หาก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ประธานชมรมผู้นำอาสาพัฒนาชุมชนระดับอำเภอ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ติดภารกิจไม่ว่างเข้าร่วมอบรมตามกำหนด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ให้พิจารณาคัดเลือกคณะกรรมการชมรมฯ ที่มีความพร้อมและศักยภาพเข้าร่วมอบรมแทน</w:t>
            </w:r>
          </w:p>
          <w:p w:rsidR="00073F5C" w:rsidRPr="00200D4A" w:rsidRDefault="00073F5C" w:rsidP="00554BD5">
            <w:pPr>
              <w:tabs>
                <w:tab w:val="left" w:pos="567"/>
                <w:tab w:val="left" w:pos="1843"/>
              </w:tabs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ทั้งนี้ ขอความร่วมมือสำนักงานพัฒนาชุมชนจังหวัด/อำเภอ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พิจารณาคัดเลือกกลุ่มเป้าหมายที่สามารถเข้ารับการอบรมตลอดหลักสูตร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ตามที่สำนักงานพัฒนาชุมชนจังหวัดกำหนด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ระยะเวลา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/รุ่น</w:t>
            </w:r>
            <w:r w:rsidRPr="00200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และสำหรับสำนักงานพัฒนาชุมชนจังหวัดที่มีปริมาณกลุ่มเป้าหมายจำนวนมาก สามารถบริหารจัดการฝึกอบรมเป็นรุ่น ๆ ละ 2 วัน โดยจำนวนกลุ่มเป้าหมายต่อรุ่นให้พิจารณาถึงความเหมาะสมต่อการเรียนรู้และการบรรลุวัตถุประสงค์ของกิจกรรมที่กำหนดเป็นสำคัญ</w:t>
            </w: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ตลอดจนสถานที่การฝึกอบรม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Pr="00200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่มเพาะให้กับกลุ่มเป้าหมายสามารถพิจารณาเลือกดำเนินการในพื้นที่ที่เป็นศูนย์เรียนรู้หรือแหล่งเรียนรู้การขับเคลื่อนการพัฒนาตามหลักปรัชญาของเศรษฐกิจพอเพียงในพื้นที่ที่มีศักยภาพในการถ่ายทอดความรู้ได้ ซึ่งกรณีแบ่งฝึกอบรมเป็นรุ่น ๆ และจัดพร้อมกัน ขอให้สำนักงานพัฒนาชุมชนจังหวัดประชุมซักซ้อมทีมวิทยากรที่ทำหน้าที่ตามกรอบการเรียนรู้ในข้อ 3 ร่วมกันก่อนปฏิบัติงาน</w:t>
            </w:r>
          </w:p>
          <w:p w:rsidR="00073F5C" w:rsidRPr="00200D4A" w:rsidRDefault="00073F5C" w:rsidP="00554BD5">
            <w:pPr>
              <w:tabs>
                <w:tab w:val="left" w:pos="567"/>
                <w:tab w:val="left" w:pos="1843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sz w:val="32"/>
                <w:szCs w:val="32"/>
              </w:rPr>
              <w:t xml:space="preserve">     3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. กำหนดรูปแบบ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วิธี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การจัด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แกนนำ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หมู่บ้านเศรษฐกิจพอเพียง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ซึ่งขอให้สำนักงานพัฒนาชุมชนจังหวัดให้ความสำคัญกับขั้นตอนนี้ โดยให้พิจารณาจากกรอบการเรียนรู้ (สามารถปรับเปลี่ยนได้ตามความเหมาะสมและสอดคล้องกับบริบทในพื้นที่) ดังนี้</w:t>
            </w:r>
          </w:p>
          <w:p w:rsidR="00073F5C" w:rsidRPr="00200D4A" w:rsidRDefault="00073F5C" w:rsidP="00554BD5">
            <w:pPr>
              <w:tabs>
                <w:tab w:val="left" w:pos="567"/>
                <w:tab w:val="left" w:pos="1843"/>
              </w:tabs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3.1 การ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สร้างความเข้าใจ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และสร้างความตระหนักถึงความสำคัญของการ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น้อมนำหลักปรัชญาของเศรษฐกิจพอเพียงไปสู่การป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บัติ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(มุ่งเน้นการ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ปรับกรอบความคิด/กระบวนการทางความคิด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 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>Mindset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ซึ่งอาจเชิญวิทยากรที่มีประสบการณ์ร่วมให้ความรู้</w:t>
            </w:r>
          </w:p>
          <w:p w:rsidR="00073F5C" w:rsidRPr="00200D4A" w:rsidRDefault="00073F5C" w:rsidP="00554BD5">
            <w:pPr>
              <w:tabs>
                <w:tab w:val="left" w:pos="567"/>
                <w:tab w:val="left" w:pos="1843"/>
              </w:tabs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sz w:val="32"/>
                <w:szCs w:val="32"/>
              </w:rPr>
              <w:t xml:space="preserve">        3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การประยุกต์ใช้ความรู้เพื่อการพัฒนา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หลักปรัชญาของเศรษฐกิจพอเพียง ในระดับบุคคล ครัวเรือน และชุมชน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ซึ่งอาจเชิญวิทยากรที่มีประสบการณ์ร่วมให้ความรู้</w:t>
            </w:r>
          </w:p>
          <w:p w:rsidR="00073F5C" w:rsidRDefault="00073F5C" w:rsidP="00554BD5">
            <w:pPr>
              <w:tabs>
                <w:tab w:val="left" w:pos="567"/>
                <w:tab w:val="left" w:pos="1843"/>
              </w:tabs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sz w:val="32"/>
                <w:szCs w:val="32"/>
              </w:rPr>
              <w:t xml:space="preserve">        3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เสริมสร้างความเข้าใจการพัฒนาหมู่บ้านเศรษฐกิจพอเพียงในแต่ละขั้นตอนตามที่กรมการพัฒนาชุมชนกำหนด (ขั้นตอนนี้เป็นกิจกรรมที่สำคัญขอให้พิจารณากำหนดรูปแบบ วิธีการถ่ายทอดที่ทำให้กลุ่มเป้าหมายเกิดความเข้าใจและสามารถนำไปปรับใช้ในพื้นที่ได้)</w:t>
            </w:r>
          </w:p>
          <w:p w:rsidR="00073F5C" w:rsidRPr="00200D4A" w:rsidRDefault="00073F5C" w:rsidP="00554BD5">
            <w:pPr>
              <w:tabs>
                <w:tab w:val="left" w:pos="567"/>
                <w:tab w:val="left" w:pos="1843"/>
              </w:tabs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3.4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กำหนดแนวทางในการบริหารจัดการชุมชน การจัดการศูนย์เรียนรู้ชุมชน เพื่อการพัฒนาตาม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แนวปรัชญาของเศรษฐกิจพอเพียง และแนวทางการพัฒนาอันเนื่องมาจากพระราชดำริ</w:t>
            </w:r>
          </w:p>
          <w:p w:rsidR="00073F5C" w:rsidRPr="00200D4A" w:rsidRDefault="00073F5C" w:rsidP="00554BD5">
            <w:pPr>
              <w:tabs>
                <w:tab w:val="left" w:pos="567"/>
                <w:tab w:val="left" w:pos="1843"/>
              </w:tabs>
              <w:spacing w:before="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 4 ด้าน 23 ตัวชี้วัด และการประเมินความ “อยู่เย็น เป็นสุข” หรือ ความสุขมวลรวมของหมู่บ้าน/ชุมชน (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 xml:space="preserve">Gross Village Happiness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>GVH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พร้อมทั้งการ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สาธิตตัวอย่างการประเมินความสุข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มวลรวมที่ถูกต้อง</w:t>
            </w:r>
          </w:p>
          <w:p w:rsidR="00073F5C" w:rsidRPr="00200D4A" w:rsidRDefault="00073F5C" w:rsidP="00554BD5">
            <w:pPr>
              <w:tabs>
                <w:tab w:val="left" w:pos="426"/>
                <w:tab w:val="left" w:pos="567"/>
                <w:tab w:val="left" w:pos="1843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4. จัดฝึกอบรม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แกนนำ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หมู่บ้านเศรษฐกิจพอเพียง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ตามรูปแบบ และวิธีการที่กำหนดในข้อ 3        โดยมุ่งเน้นการปรับ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กรอบความคิด/กระบวนการทางความคิด (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>Mindset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ให้กลุ่มเป้าหมายตระหนักถึงความสำคัญของการทำหน้าที่เป็นแกนนำพัฒนาหมู่บ้านเศรษฐกิจพอเพียง</w:t>
            </w:r>
          </w:p>
          <w:p w:rsidR="00554BD5" w:rsidRPr="00200D4A" w:rsidRDefault="00554BD5" w:rsidP="00554BD5">
            <w:pPr>
              <w:tabs>
                <w:tab w:val="left" w:pos="426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</w:t>
            </w:r>
            <w:r w:rsidRPr="00554BD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มอบหมายภารกิจให้แกนนำพัฒนาหมู่บ้านเศรษฐกิจพอเพียง ไปขับเคลื่อนการพัฒนาหมู่บ้านเศรษฐกิจพอเพียงในระดับครัวเรือน โดยวิธีการขับเคลื่อนการพัฒนาครัวเรือน ตามหลักปรัชญา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ของเศรษฐกิจพอเพียง ดังนี้</w:t>
            </w:r>
          </w:p>
        </w:tc>
      </w:tr>
      <w:tr w:rsidR="00073F5C" w:rsidRPr="00200D4A" w:rsidTr="00073F5C">
        <w:trPr>
          <w:trHeight w:hRule="exact" w:val="397"/>
        </w:trPr>
        <w:tc>
          <w:tcPr>
            <w:tcW w:w="9017" w:type="dxa"/>
            <w:shd w:val="clear" w:color="auto" w:fill="auto"/>
            <w:vAlign w:val="center"/>
          </w:tcPr>
          <w:p w:rsidR="00073F5C" w:rsidRPr="00200D4A" w:rsidRDefault="00073F5C" w:rsidP="00073F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073F5C" w:rsidRPr="00200D4A" w:rsidTr="00073F5C">
        <w:tc>
          <w:tcPr>
            <w:tcW w:w="9017" w:type="dxa"/>
            <w:shd w:val="clear" w:color="auto" w:fill="auto"/>
          </w:tcPr>
          <w:p w:rsidR="00554BD5" w:rsidRPr="00554BD5" w:rsidRDefault="00554BD5" w:rsidP="00554BD5">
            <w:pPr>
              <w:tabs>
                <w:tab w:val="left" w:pos="426"/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5.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เข้าใจ</w:t>
            </w:r>
            <w:r w:rsidRPr="00554B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ทีมงานวางแผนการปฏิบัติ เพื่อสร้างเครือข่ายผู้รอบรู้ มีประสบการณ์ เชี่ยวชาญ กำหนดแนวทางการสร้างความรู้ วิธีเปลี่ยนลักษณะนิสัยการดำเนินชีวิตของประชาชนทุกครัวเรือน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ศึกษา วิเคราะห์สภาพพื้นที่ สภาพของชุมชนท้องถิ่น ให้เข้าใจอย่างถ่องแท้ ว่ามีสถานการณ์เป็นอย่างไร มีเหตุการณ์ใดบ้าง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ที่มีแนวโน้มว่าจะส่งผลกระทบต่อความเป็นอยู่ของประชาชนอย่างไร เพื่อเตรียมสร้างกิจกรรมรณรงค์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สร้างการรับรู้ และความตระหนักในการปรับเปลี่ยนวิถีชีวิตของครัวเรือน</w:t>
            </w:r>
          </w:p>
          <w:p w:rsidR="00554BD5" w:rsidRPr="00554BD5" w:rsidRDefault="00554BD5" w:rsidP="00554BD5">
            <w:pPr>
              <w:tabs>
                <w:tab w:val="left" w:pos="426"/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5.2 </w:t>
            </w: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เข้าถึง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สร้างความตระหนักในสถานการณ์ที่เป็นอยู่ นำเสนอแนวคิดการดำเนินชีวิตตามหลักปรัชญาของเศรษฐกิจพอพียง รวมถึงการปรับปรุงและพัฒนาชีวิตด้วยศาสตร์พระราชา ผ่านสื่อการเรียนรู้หลากหลายรูปแบบ การสร้างความรู้ในรูปแบบที่เหมาะสม เช่น แนะนำรายบุคคล ครัวเรือน การประชุม </w:t>
            </w:r>
            <w:r w:rsidRPr="00554BD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การอบรม กระบวนการกลุ่ม การสาธิต การเรียนรู้ผ่านการทำจริง และวางแผนการพัฒนาครัวเรือนตัวเองต่อไป</w:t>
            </w:r>
          </w:p>
          <w:p w:rsidR="00554BD5" w:rsidRPr="00554BD5" w:rsidRDefault="00554BD5" w:rsidP="00554BD5">
            <w:pPr>
              <w:tabs>
                <w:tab w:val="left" w:pos="426"/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5.3 </w:t>
            </w: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สนับสนุนการดำเนินงานในแต่ละครัวเรือน ในกิจกรรมต่าง ๆ เพื่อการพึ่งตนเอง           </w:t>
            </w:r>
            <w:r w:rsidRPr="00554BD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โดยต้องการ ยอมรับ น้อมนำไปปฏิบัติอย่างจริงจัง มีเป้าหมายชัดเจน มั่นใจในวิธีการปฏิบัติ ทบทวนการปฏิบัติ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พร้อมปรับปรุงยกระดับให้ก้าวหน้ายิ่งขึ้น </w:t>
            </w:r>
          </w:p>
          <w:p w:rsidR="00554BD5" w:rsidRPr="00554BD5" w:rsidRDefault="00554BD5" w:rsidP="00554BD5">
            <w:pPr>
              <w:tabs>
                <w:tab w:val="left" w:pos="426"/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5.4 </w:t>
            </w: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เสริมแรง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สร้างกิจกรรมเชิดชูเกียรติผู้ประสบความสำเร็จ ตามระดับความต้องการ เช่น การให้รางวัล การสร้างความยอมรับ การประกาศเป็นต้นแบบเป็นครู เป็นจุดเรียนรู้เพื่อขยายผลต่อเนื่อง</w:t>
            </w:r>
          </w:p>
          <w:p w:rsidR="00554BD5" w:rsidRPr="00554BD5" w:rsidRDefault="00554BD5" w:rsidP="00554BD5">
            <w:pPr>
              <w:tabs>
                <w:tab w:val="left" w:pos="426"/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5.5 </w:t>
            </w: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การตรวจติดตาม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เพื่อการกำกับ ให้การปฏิบัติกิจกรรมการพัฒนาครัวเรือนเป็นไปตามแนวทางและช่วงเวลาที่กำหนด ปรับปรุงวิธีการและสนับสนุนครัวเรือนเพื่อให้ประความสำเร็จ ตามวัตถุประสงค์</w:t>
            </w:r>
          </w:p>
          <w:p w:rsidR="00554BD5" w:rsidRPr="00554BD5" w:rsidRDefault="00554BD5" w:rsidP="00554BD5">
            <w:pPr>
              <w:tabs>
                <w:tab w:val="left" w:pos="426"/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6. ประสานสำนักงานพัฒนาชุมชนอำเภอ ให้การส่งเสริมและสนับสนุนการขับเคลื่อนกิจกรรม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การพัฒนาหมู่บ้านเศรษฐกิจพอเพียงของแกนนำที่ผ่านการฝึกอบรมอย่างต่อเนื่อง</w:t>
            </w:r>
          </w:p>
          <w:p w:rsidR="00554BD5" w:rsidRPr="00554BD5" w:rsidRDefault="00554BD5" w:rsidP="00554BD5">
            <w:pPr>
              <w:tabs>
                <w:tab w:val="left" w:pos="426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7.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สรุปและประเมินผลการดำเนินงาน พร้อมทั้งรายงานผลการดำเนินงาน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 w:rsidRPr="00554BD5">
              <w:rPr>
                <w:rFonts w:ascii="TH SarabunPSK" w:hAnsi="TH SarabunPSK" w:cs="TH SarabunPSK"/>
                <w:sz w:val="32"/>
                <w:szCs w:val="32"/>
              </w:rPr>
              <w:t xml:space="preserve">BPM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 7 วัน หลังดำเนินการแล้วเสร็จ</w:t>
            </w:r>
          </w:p>
          <w:p w:rsidR="00073F5C" w:rsidRPr="00554BD5" w:rsidRDefault="00073F5C" w:rsidP="00554BD5">
            <w:pPr>
              <w:tabs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แกนนำ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หมู่บ้านเศรษฐกิจพอเพียง ปี 25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หมู่บ้านละ 2 คน </w:t>
            </w:r>
          </w:p>
          <w:p w:rsidR="00073F5C" w:rsidRPr="00554BD5" w:rsidRDefault="00073F5C" w:rsidP="00554BD5">
            <w:pPr>
              <w:tabs>
                <w:tab w:val="left" w:pos="1418"/>
              </w:tabs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8,780 หมู่บ้าน รวม 17,560 คน </w:t>
            </w:r>
          </w:p>
          <w:p w:rsidR="00073F5C" w:rsidRPr="00554BD5" w:rsidRDefault="00073F5C" w:rsidP="00554BD5">
            <w:pPr>
              <w:tabs>
                <w:tab w:val="left" w:pos="1520"/>
              </w:tabs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2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. ประธานชมรมผู้นำอาสาพัฒนาชุมชนระดับอำเภอ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หรือผู้แทน</w:t>
            </w:r>
          </w:p>
          <w:p w:rsidR="00073F5C" w:rsidRPr="00554BD5" w:rsidRDefault="00073F5C" w:rsidP="00554BD5">
            <w:pPr>
              <w:tabs>
                <w:tab w:val="left" w:pos="1520"/>
              </w:tabs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จำนวน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878 อำเภอ ๆ ละ 1 คน รวม 878 คน</w:t>
            </w:r>
          </w:p>
          <w:p w:rsidR="00073F5C" w:rsidRPr="00554BD5" w:rsidRDefault="00073F5C" w:rsidP="00554BD5">
            <w:pPr>
              <w:ind w:right="-2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จำนวน 39</w:t>
            </w:r>
            <w:r w:rsidRPr="00554B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453</w:t>
            </w:r>
            <w:r w:rsidRPr="00554B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300 บาท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ตามทะเบียนจัดสรร</w:t>
            </w:r>
          </w:p>
          <w:p w:rsidR="00073F5C" w:rsidRPr="00554BD5" w:rsidRDefault="00073F5C" w:rsidP="00554B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</w:t>
            </w:r>
            <w:r w:rsidRPr="00554B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สำนักงานพัฒนาชุมชนจังหวัด </w:t>
            </w:r>
          </w:p>
          <w:p w:rsidR="00073F5C" w:rsidRPr="00554BD5" w:rsidRDefault="00073F5C" w:rsidP="00554BD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ระดับจังหวัด 76 จังหวัด</w:t>
            </w:r>
          </w:p>
          <w:p w:rsidR="00073F5C" w:rsidRPr="00554BD5" w:rsidRDefault="00073F5C" w:rsidP="00554B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554B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ดำเนินการ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ในไตรมาส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(ตุลาคม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256</w:t>
            </w:r>
            <w:r w:rsidRPr="00554BD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รุ่นละ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</w:t>
            </w:r>
          </w:p>
          <w:p w:rsidR="00073F5C" w:rsidRPr="00554BD5" w:rsidRDefault="00073F5C" w:rsidP="00554BD5">
            <w:pPr>
              <w:ind w:right="-2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แกนนำ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หมู่บ้านเศรษฐกิจพอเพียง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</w:t>
            </w:r>
            <w:r w:rsidRPr="00554BD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ใน</w:t>
            </w:r>
            <w:r w:rsidRPr="00554BD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หลักการ</w:t>
            </w:r>
            <w:r w:rsidRPr="00554BD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   </w:t>
            </w:r>
          </w:p>
          <w:p w:rsidR="00073F5C" w:rsidRPr="00554BD5" w:rsidRDefault="00073F5C" w:rsidP="00554BD5">
            <w:pPr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                       </w:t>
            </w:r>
            <w:r w:rsidRPr="00554BD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แนวทางการพัฒนาหมู่บ้านตามหลักปรัชญาของเศรษฐกิจพอเพียง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</w:t>
            </w:r>
            <w:r w:rsidRPr="00554B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</w:p>
          <w:p w:rsidR="00073F5C" w:rsidRPr="00554BD5" w:rsidRDefault="00073F5C" w:rsidP="00554BD5">
            <w:pPr>
              <w:ind w:right="-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ขับเคลื่อนการพัฒนาหมู่บ้านเศรษฐกิจพอเพียงได้</w:t>
            </w:r>
          </w:p>
          <w:p w:rsidR="00073F5C" w:rsidRPr="00554BD5" w:rsidRDefault="00073F5C" w:rsidP="00554BD5">
            <w:pPr>
              <w:ind w:right="-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554BD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จำนวนแกนนำพัฒนาหมู่บ้านเศรษฐกิจพอเพียงที่ได้รับการพัฒนา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18,438 คน</w:t>
            </w:r>
          </w:p>
          <w:p w:rsidR="00073F5C" w:rsidRPr="00554BD5" w:rsidRDefault="00073F5C" w:rsidP="00554BD5">
            <w:pPr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สำนักเสริมสร้างความเข้มแข็งชุมชน</w:t>
            </w:r>
          </w:p>
          <w:p w:rsidR="00073F5C" w:rsidRPr="00554BD5" w:rsidRDefault="00073F5C" w:rsidP="00554BD5">
            <w:pPr>
              <w:tabs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เจ้าหน้าที่ผู้รับผิดชอบ   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1. นาย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รังสรรค์ </w:t>
            </w:r>
            <w:proofErr w:type="spellStart"/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หัง</w:t>
            </w:r>
            <w:proofErr w:type="spellEnd"/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สนาวิน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ผู้อำนวยการกลุ่มงานส่งเสริมการบริหารจัดการชุมชน </w:t>
            </w:r>
          </w:p>
          <w:p w:rsidR="00073F5C" w:rsidRPr="00554BD5" w:rsidRDefault="00073F5C" w:rsidP="00554BD5">
            <w:pPr>
              <w:tabs>
                <w:tab w:val="left" w:pos="567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 08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117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0557,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2141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6105             </w:t>
            </w:r>
          </w:p>
          <w:p w:rsidR="00073F5C" w:rsidRPr="00554BD5" w:rsidRDefault="00073F5C" w:rsidP="00554BD5">
            <w:pPr>
              <w:tabs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อรวรรณ เพ</w:t>
            </w:r>
            <w:proofErr w:type="spellStart"/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ีย</w:t>
            </w:r>
            <w:proofErr w:type="spellEnd"/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ราษฎร์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073F5C" w:rsidRPr="00554BD5" w:rsidRDefault="00073F5C" w:rsidP="00554BD5">
            <w:pPr>
              <w:tabs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โทรศัพท์ 0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>9 0951 0595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2141</w:t>
            </w:r>
            <w:r w:rsidRPr="00554B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54BD5">
              <w:rPr>
                <w:rFonts w:ascii="TH SarabunPSK" w:hAnsi="TH SarabunPSK" w:cs="TH SarabunPSK"/>
                <w:sz w:val="32"/>
                <w:szCs w:val="32"/>
                <w:cs/>
              </w:rPr>
              <w:t>616</w:t>
            </w:r>
          </w:p>
        </w:tc>
      </w:tr>
    </w:tbl>
    <w:p w:rsidR="00AA51C7" w:rsidRPr="00200D4A" w:rsidRDefault="00AA51C7" w:rsidP="00AA51C7">
      <w:pPr>
        <w:tabs>
          <w:tab w:val="left" w:pos="15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00D4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1.2 พัฒนาศักยภาพผู้นำเครือข่ายพัฒนาหมู่บ้านเศรษฐกิจพอเพียง</w:t>
      </w:r>
    </w:p>
    <w:p w:rsidR="00AA51C7" w:rsidRPr="00200D4A" w:rsidRDefault="00AA51C7" w:rsidP="00AA51C7">
      <w:pPr>
        <w:tabs>
          <w:tab w:val="left" w:pos="1560"/>
        </w:tabs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200D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1.2.1 </w:t>
      </w:r>
      <w:r w:rsidRPr="00200D4A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พัฒนาศักยภาพอาสาพัฒนาชุมชนส่งเสริมคุณภาพชีวิตครัวเรือนในหมู่บ้านเศรษฐกิจพอเพียง</w:t>
      </w:r>
    </w:p>
    <w:p w:rsidR="00AA51C7" w:rsidRDefault="00AA51C7" w:rsidP="00111D06">
      <w:pPr>
        <w:rPr>
          <w:rFonts w:ascii="TH SarabunPSK" w:hAnsi="TH SarabunPSK" w:cs="TH SarabunPSK"/>
          <w:sz w:val="32"/>
          <w:szCs w:val="32"/>
        </w:rPr>
      </w:pPr>
      <w:r w:rsidRPr="00200D4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วัตถุประสงค์  </w:t>
      </w:r>
      <w:r>
        <w:rPr>
          <w:rFonts w:ascii="TH SarabunPSK" w:hAnsi="TH SarabunPSK" w:cs="TH SarabunPSK"/>
          <w:spacing w:val="-4"/>
          <w:sz w:val="32"/>
          <w:szCs w:val="32"/>
        </w:rPr>
        <w:tab/>
      </w:r>
      <w:r w:rsidRPr="00200D4A">
        <w:rPr>
          <w:rFonts w:ascii="TH SarabunPSK" w:hAnsi="TH SarabunPSK" w:cs="TH SarabunPSK" w:hint="cs"/>
          <w:spacing w:val="-4"/>
          <w:sz w:val="32"/>
          <w:szCs w:val="32"/>
          <w:cs/>
        </w:rPr>
        <w:t>1.</w:t>
      </w:r>
      <w:r w:rsidRPr="00200D4A">
        <w:rPr>
          <w:rFonts w:ascii="TH SarabunPSK" w:hAnsi="TH SarabunPSK" w:cs="TH SarabunPSK"/>
          <w:spacing w:val="-4"/>
          <w:sz w:val="32"/>
          <w:szCs w:val="32"/>
          <w:cs/>
        </w:rPr>
        <w:t xml:space="preserve"> เพื่อ</w:t>
      </w:r>
      <w:r w:rsidRPr="00200D4A">
        <w:rPr>
          <w:rFonts w:ascii="TH SarabunPSK" w:hAnsi="TH SarabunPSK" w:cs="TH SarabunPSK" w:hint="cs"/>
          <w:spacing w:val="-4"/>
          <w:sz w:val="32"/>
          <w:szCs w:val="32"/>
          <w:cs/>
        </w:rPr>
        <w:t>เสริม</w:t>
      </w:r>
      <w:r w:rsidRPr="00200D4A">
        <w:rPr>
          <w:rFonts w:ascii="TH SarabunPSK" w:hAnsi="TH SarabunPSK" w:cs="TH SarabunPSK"/>
          <w:spacing w:val="-4"/>
          <w:sz w:val="32"/>
          <w:szCs w:val="32"/>
          <w:cs/>
        </w:rPr>
        <w:t>ส</w:t>
      </w:r>
      <w:r w:rsidRPr="00200D4A">
        <w:rPr>
          <w:rFonts w:ascii="TH SarabunPSK" w:hAnsi="TH SarabunPSK" w:cs="TH SarabunPSK" w:hint="cs"/>
          <w:sz w:val="32"/>
          <w:szCs w:val="32"/>
          <w:cs/>
        </w:rPr>
        <w:t>ร้างความรู้ ความเข้าใจ และพัฒนาทักษะแก่อาสาพัฒนาชุมชน (</w:t>
      </w:r>
      <w:proofErr w:type="spellStart"/>
      <w:r w:rsidRPr="00200D4A">
        <w:rPr>
          <w:rFonts w:ascii="TH SarabunPSK" w:hAnsi="TH SarabunPSK" w:cs="TH SarabunPSK" w:hint="cs"/>
          <w:sz w:val="32"/>
          <w:szCs w:val="32"/>
          <w:cs/>
        </w:rPr>
        <w:t>อช</w:t>
      </w:r>
      <w:proofErr w:type="spellEnd"/>
      <w:r w:rsidRPr="00200D4A">
        <w:rPr>
          <w:rFonts w:ascii="TH SarabunPSK" w:hAnsi="TH SarabunPSK" w:cs="TH SarabunPSK" w:hint="cs"/>
          <w:sz w:val="32"/>
          <w:szCs w:val="32"/>
          <w:cs/>
        </w:rPr>
        <w:t>.)/</w:t>
      </w:r>
    </w:p>
    <w:p w:rsidR="00AA51C7" w:rsidRDefault="00AA51C7" w:rsidP="00AA51C7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200D4A">
        <w:rPr>
          <w:rFonts w:ascii="TH SarabunPSK" w:hAnsi="TH SarabunPSK" w:cs="TH SarabunPSK" w:hint="cs"/>
          <w:sz w:val="32"/>
          <w:szCs w:val="32"/>
          <w:cs/>
        </w:rPr>
        <w:t xml:space="preserve">ผู้นำอาสาพัฒนาชุมชน (ผู้นำ </w:t>
      </w:r>
      <w:proofErr w:type="spellStart"/>
      <w:r w:rsidRPr="00200D4A">
        <w:rPr>
          <w:rFonts w:ascii="TH SarabunPSK" w:hAnsi="TH SarabunPSK" w:cs="TH SarabunPSK" w:hint="cs"/>
          <w:sz w:val="32"/>
          <w:szCs w:val="32"/>
          <w:cs/>
        </w:rPr>
        <w:t>อช</w:t>
      </w:r>
      <w:proofErr w:type="spellEnd"/>
      <w:r w:rsidRPr="00200D4A">
        <w:rPr>
          <w:rFonts w:ascii="TH SarabunPSK" w:hAnsi="TH SarabunPSK" w:cs="TH SarabunPSK" w:hint="cs"/>
          <w:sz w:val="32"/>
          <w:szCs w:val="32"/>
          <w:cs/>
        </w:rPr>
        <w:t>.) ในการส่งเสริมคุณภาพชีวิตครัวเรือนในหมู่บ้าน</w:t>
      </w:r>
    </w:p>
    <w:p w:rsidR="00AA51C7" w:rsidRPr="00200D4A" w:rsidRDefault="00AA51C7" w:rsidP="00AA51C7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200D4A">
        <w:rPr>
          <w:rFonts w:ascii="TH SarabunPSK" w:hAnsi="TH SarabunPSK" w:cs="TH SarabunPSK" w:hint="cs"/>
          <w:sz w:val="32"/>
          <w:szCs w:val="32"/>
          <w:cs/>
        </w:rPr>
        <w:t>เศรษฐกิจพอเพียง</w:t>
      </w:r>
      <w:r w:rsidRPr="00200D4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A51C7" w:rsidRDefault="00AA51C7" w:rsidP="00AA51C7">
      <w:pPr>
        <w:ind w:left="720"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200D4A">
        <w:rPr>
          <w:rFonts w:ascii="TH SarabunPSK" w:hAnsi="TH SarabunPSK" w:cs="TH SarabunPSK" w:hint="cs"/>
          <w:spacing w:val="-4"/>
          <w:sz w:val="32"/>
          <w:szCs w:val="32"/>
          <w:cs/>
        </w:rPr>
        <w:t>2. เพื่อให้</w:t>
      </w:r>
      <w:r w:rsidRPr="00200D4A">
        <w:rPr>
          <w:rFonts w:ascii="TH SarabunPSK" w:hAnsi="TH SarabunPSK" w:cs="TH SarabunPSK" w:hint="cs"/>
          <w:sz w:val="32"/>
          <w:szCs w:val="32"/>
          <w:cs/>
        </w:rPr>
        <w:t>อาสาพัฒนาชุมชน (</w:t>
      </w:r>
      <w:proofErr w:type="spellStart"/>
      <w:r w:rsidRPr="00200D4A">
        <w:rPr>
          <w:rFonts w:ascii="TH SarabunPSK" w:hAnsi="TH SarabunPSK" w:cs="TH SarabunPSK" w:hint="cs"/>
          <w:sz w:val="32"/>
          <w:szCs w:val="32"/>
          <w:cs/>
        </w:rPr>
        <w:t>อช</w:t>
      </w:r>
      <w:proofErr w:type="spellEnd"/>
      <w:r w:rsidRPr="00200D4A">
        <w:rPr>
          <w:rFonts w:ascii="TH SarabunPSK" w:hAnsi="TH SarabunPSK" w:cs="TH SarabunPSK" w:hint="cs"/>
          <w:sz w:val="32"/>
          <w:szCs w:val="32"/>
          <w:cs/>
        </w:rPr>
        <w:t xml:space="preserve">.)/ผู้นำอาสาพัฒนาชุมชน (ผู้นำ </w:t>
      </w:r>
      <w:proofErr w:type="spellStart"/>
      <w:r w:rsidRPr="00200D4A">
        <w:rPr>
          <w:rFonts w:ascii="TH SarabunPSK" w:hAnsi="TH SarabunPSK" w:cs="TH SarabunPSK" w:hint="cs"/>
          <w:sz w:val="32"/>
          <w:szCs w:val="32"/>
          <w:cs/>
        </w:rPr>
        <w:t>อช</w:t>
      </w:r>
      <w:proofErr w:type="spellEnd"/>
      <w:r w:rsidRPr="00200D4A">
        <w:rPr>
          <w:rFonts w:ascii="TH SarabunPSK" w:hAnsi="TH SarabunPSK" w:cs="TH SarabunPSK" w:hint="cs"/>
          <w:sz w:val="32"/>
          <w:szCs w:val="32"/>
          <w:cs/>
        </w:rPr>
        <w:t>.)</w:t>
      </w:r>
      <w:r w:rsidRPr="00200D4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สามารถขับเคลื่อน</w:t>
      </w:r>
    </w:p>
    <w:p w:rsidR="00AA51C7" w:rsidRDefault="00AA51C7" w:rsidP="00AA51C7">
      <w:pPr>
        <w:ind w:left="720"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</w:t>
      </w:r>
      <w:r w:rsidRPr="00200D4A">
        <w:rPr>
          <w:rFonts w:ascii="TH SarabunPSK" w:hAnsi="TH SarabunPSK" w:cs="TH SarabunPSK" w:hint="cs"/>
          <w:spacing w:val="-4"/>
          <w:sz w:val="32"/>
          <w:szCs w:val="32"/>
          <w:cs/>
        </w:rPr>
        <w:t>กิจกรรม/โครงการในการส่งเสริมคุณภาพชีวิต</w:t>
      </w:r>
      <w:r w:rsidRPr="00200D4A">
        <w:rPr>
          <w:rFonts w:ascii="TH SarabunPSK" w:hAnsi="TH SarabunPSK" w:cs="TH SarabunPSK"/>
          <w:spacing w:val="-4"/>
          <w:sz w:val="32"/>
          <w:szCs w:val="32"/>
          <w:cs/>
        </w:rPr>
        <w:t>ครัวเรือนในหมู่บ้านเศรษฐกิจพอเพียง</w:t>
      </w:r>
      <w:r w:rsidRPr="00200D4A">
        <w:rPr>
          <w:rFonts w:ascii="TH SarabunPSK" w:hAnsi="TH SarabunPSK" w:cs="TH SarabunPSK" w:hint="cs"/>
          <w:spacing w:val="-4"/>
          <w:sz w:val="32"/>
          <w:szCs w:val="32"/>
          <w:cs/>
        </w:rPr>
        <w:t>ให้เกิด</w:t>
      </w:r>
    </w:p>
    <w:p w:rsidR="00AA51C7" w:rsidRPr="00200D4A" w:rsidRDefault="00AA51C7" w:rsidP="00AA51C7">
      <w:pPr>
        <w:ind w:left="720" w:firstLine="72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</w:t>
      </w:r>
      <w:r w:rsidRPr="00200D4A">
        <w:rPr>
          <w:rFonts w:ascii="TH SarabunPSK" w:hAnsi="TH SarabunPSK" w:cs="TH SarabunPSK" w:hint="cs"/>
          <w:spacing w:val="-4"/>
          <w:sz w:val="32"/>
          <w:szCs w:val="32"/>
          <w:cs/>
        </w:rPr>
        <w:t>ผลได้อย่างชัดเจนเป็นรูปธรรม</w:t>
      </w:r>
    </w:p>
    <w:p w:rsidR="00AA51C7" w:rsidRPr="00200D4A" w:rsidRDefault="00AA51C7" w:rsidP="00AA51C7">
      <w:pPr>
        <w:rPr>
          <w:rFonts w:ascii="TH SarabunPSK" w:hAnsi="TH SarabunPSK" w:cs="TH SarabunPSK"/>
          <w:b/>
          <w:bCs/>
          <w:sz w:val="12"/>
          <w:szCs w:val="1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AA51C7" w:rsidRPr="00200D4A" w:rsidTr="00F40C11">
        <w:trPr>
          <w:trHeight w:hRule="exact" w:val="397"/>
        </w:trPr>
        <w:tc>
          <w:tcPr>
            <w:tcW w:w="9242" w:type="dxa"/>
            <w:shd w:val="clear" w:color="auto" w:fill="auto"/>
            <w:vAlign w:val="center"/>
          </w:tcPr>
          <w:p w:rsidR="00AA51C7" w:rsidRPr="00200D4A" w:rsidRDefault="00AA51C7" w:rsidP="00F40C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AA51C7" w:rsidRPr="00200D4A" w:rsidTr="00F40C11">
        <w:tc>
          <w:tcPr>
            <w:tcW w:w="9242" w:type="dxa"/>
            <w:shd w:val="clear" w:color="auto" w:fill="auto"/>
          </w:tcPr>
          <w:p w:rsidR="00AA51C7" w:rsidRPr="00200D4A" w:rsidRDefault="00AA51C7" w:rsidP="00F40C11">
            <w:pPr>
              <w:spacing w:before="120"/>
              <w:ind w:right="-4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200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เสริมสร้างทักษะ</w:t>
            </w:r>
            <w:r w:rsidRPr="00200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อาสาพัฒนาชุมชน (</w:t>
            </w:r>
            <w:proofErr w:type="spellStart"/>
            <w:r w:rsidRPr="00200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อช</w:t>
            </w:r>
            <w:proofErr w:type="spellEnd"/>
            <w:r w:rsidRPr="00200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.)/ผู้นำอาสาพัฒนาชุมชน (ผู้นำ </w:t>
            </w:r>
            <w:proofErr w:type="spellStart"/>
            <w:r w:rsidRPr="00200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อช</w:t>
            </w:r>
            <w:proofErr w:type="spellEnd"/>
            <w:r w:rsidRPr="00200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.) </w:t>
            </w: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ในการส่งเสริมคุณภาพชีวิตครัวเรือนในหมู่บ้านเศรษฐกิจพอเพียง</w:t>
            </w:r>
          </w:p>
          <w:p w:rsidR="00AA51C7" w:rsidRPr="00200D4A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สำนักงานพัฒ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นาชุมชน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 ร่วมกับชมรมผู้นำอาสาพัฒนาชุมชนระดับอำเภอ และศูนย์อำนวยการคณ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ะกรรมการบริหารศูนย์อำนวยการปฏิบัติการขจัดความยากจนและพัฒนาชนบทตามหลักปรัชญาของเศรษฐกิจพอเพียงอำเภอ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proofErr w:type="spellStart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ศจ</w:t>
            </w:r>
            <w:proofErr w:type="spellEnd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พ.อ.) พิจารณากำหนดแนวทาง วิธีการและเป้าหมาย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การส่งเสริมคุณภาพชีวิตครัวเรือนในหมู่บ้านเศรษฐกิจพอเพียง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โดยมุ่งเน้นการพิจารณาคัดเลือกครัวเรือนที่ตกเกณฑ์ </w:t>
            </w:r>
            <w:proofErr w:type="spellStart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ปีงบประมาณ พ.ศ. 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2 ในหมู่บ้านเศรษฐกิจพอเพียงที่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ผ่านการพัฒนาตามกระบวนการพัฒนาหมู่บ้านเศรษฐกิจพอเพียงของกรมการพัฒนาชุมชน และประกาศจังหวัดเป็นหมู่บ้านเศรษฐกิจพอเพียงแล้ว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2552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2562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เป็นเป้าหมายหลักในการดำเนินงาน</w:t>
            </w:r>
          </w:p>
          <w:p w:rsidR="00AA51C7" w:rsidRPr="00200D4A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2. สำนักงานพัฒ</w:t>
            </w:r>
            <w:r w:rsidRPr="00AA51C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นาชุมชน</w:t>
            </w:r>
            <w:r w:rsidRPr="00AA51C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อำเภอ </w:t>
            </w:r>
            <w:r w:rsidRPr="00AA51C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จัดเตรียมฐานข้อมูล</w:t>
            </w:r>
            <w:r w:rsidRPr="00AA51C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ครัวเรือนที่ตกเกณฑ์ </w:t>
            </w:r>
            <w:proofErr w:type="spellStart"/>
            <w:r w:rsidRPr="00AA51C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จปฐ</w:t>
            </w:r>
            <w:proofErr w:type="spellEnd"/>
            <w:r w:rsidRPr="00AA51C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. ปีงบประมาณ พ.ศ. </w:t>
            </w:r>
            <w:r w:rsidRPr="00AA51C7">
              <w:rPr>
                <w:rFonts w:ascii="TH SarabunPSK" w:hAnsi="TH SarabunPSK" w:cs="TH SarabunPSK"/>
                <w:spacing w:val="-6"/>
                <w:sz w:val="32"/>
                <w:szCs w:val="32"/>
              </w:rPr>
              <w:t>256</w:t>
            </w:r>
            <w:r w:rsidRPr="00AA51C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2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ในหมู่บ้านเศรษฐกิจพอเพียงที่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ผ่านการพัฒนาตามกระบวนการพัฒนาหมู่บ้านเศรษฐกิจพอเพียงของกรมการพัฒนาชุมชน และประกาศจังหวัดเป็นหมู่บ้านเศรษฐกิจพอเพียงแล้ว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2552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:rsidR="00AA51C7" w:rsidRPr="00200D4A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สำนักงานพัฒนาชุมชนอำเภอ ประสาน ผู้นำอาสาพัฒนาชุมชน (ผู้นำ </w:t>
            </w:r>
            <w:proofErr w:type="spellStart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อช</w:t>
            </w:r>
            <w:proofErr w:type="spellEnd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.) ที่ได้รับการแต่งตั้ง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ให้ปฏิบัติหน้าที่ประจำปี พ.ศ. 2562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2565 เป็นกลุ่มเป้าหมายแรก ในการเข้าร่วมโครงการฯ</w:t>
            </w:r>
          </w:p>
          <w:p w:rsidR="00AA51C7" w:rsidRPr="00200D4A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4. สำนักงานพัฒนาชุมชนอำเภอ จัดประชุมเชิงปฏิบัติการ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เสริมสร้างทักษะอาสาพัฒนาชุมชนในการ</w:t>
            </w:r>
            <w:r w:rsidRPr="00AA51C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ส่งเสริมคุณภาพชีวิตครัวเรือนในหมู่บ้านเศรษฐกิจพอเพียง</w:t>
            </w:r>
            <w:r w:rsidRPr="00AA51C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ระยะเวลารุ่นละ 1 วัน เพื่อสร้างความรู้ ความเข้าใจ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แก่อาสาพัฒนาชุมชน (</w:t>
            </w:r>
            <w:proofErr w:type="spellStart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อช</w:t>
            </w:r>
            <w:proofErr w:type="spellEnd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.)/ผู้นำอาสาพัฒนาชุมชน (ผู้นำ </w:t>
            </w:r>
            <w:proofErr w:type="spellStart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อช</w:t>
            </w:r>
            <w:proofErr w:type="spellEnd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.)/คณะกรรมการ </w:t>
            </w:r>
            <w:proofErr w:type="spellStart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ศจ</w:t>
            </w:r>
            <w:proofErr w:type="spellEnd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พ.อ.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โดยมีเนื้อหา ประกอบด้วย</w:t>
            </w:r>
          </w:p>
          <w:p w:rsidR="00AA51C7" w:rsidRPr="00200D4A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นโยบาย ทิศทาง เป้าหมาย การดำเนินงานของกรมการพัฒนาชุมชน ในปีงบประมาณ พ.ศ. 2563</w:t>
            </w:r>
          </w:p>
          <w:p w:rsidR="00AA51C7" w:rsidRPr="00200D4A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บทบาท /ภารกิจ และวิธีการดำเนินงานของอาสาพัฒนาชุมชน (</w:t>
            </w:r>
            <w:proofErr w:type="spellStart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อช</w:t>
            </w:r>
            <w:proofErr w:type="spellEnd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.)/ผู้นำอาสาพัฒนาชุมชน      (ผู้นำ </w:t>
            </w:r>
            <w:proofErr w:type="spellStart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อช</w:t>
            </w:r>
            <w:proofErr w:type="spellEnd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 โดยในปีงบประมาณ พ.ศ. 2563 เน้นหนักให้ผู้นำ </w:t>
            </w:r>
            <w:proofErr w:type="spellStart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อช</w:t>
            </w:r>
            <w:proofErr w:type="spellEnd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. รับผิดชอบ</w:t>
            </w:r>
            <w:r w:rsidRPr="00200D4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ในการส่งเสริมคุณภาพชีวิตครัวเรือนที่ตกเกณฑ์ </w:t>
            </w:r>
            <w:proofErr w:type="spellStart"/>
            <w:r w:rsidRPr="00200D4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จปฐ</w:t>
            </w:r>
            <w:proofErr w:type="spellEnd"/>
            <w:r w:rsidRPr="00200D4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 ตามหลักปรัชญาของเศรษฐกิจพอเพียง</w:t>
            </w:r>
          </w:p>
          <w:p w:rsidR="00AA51C7" w:rsidRDefault="00AA51C7" w:rsidP="00F40C11">
            <w:pPr>
              <w:tabs>
                <w:tab w:val="left" w:pos="726"/>
              </w:tabs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การสร้างความรู้ ความเข้าใจ และการน้อมนำหลักปรัชญาของเศรษฐกิจพอเพียงไปสู่การปฏิบัติ        จนเป็นวิถีชีวิต</w:t>
            </w:r>
          </w:p>
          <w:p w:rsidR="00AA51C7" w:rsidRPr="00200D4A" w:rsidRDefault="00AA51C7" w:rsidP="00AA51C7">
            <w:pPr>
              <w:tabs>
                <w:tab w:val="left" w:pos="714"/>
              </w:tabs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การลงพื้นที่สำรวจข้อมูลปัญหาและความต้องการของครัวเรือนที่ตกเกณฑ์ </w:t>
            </w:r>
            <w:proofErr w:type="spellStart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ปี พ.ศ. 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2 เป้าหมาย</w:t>
            </w:r>
          </w:p>
          <w:p w:rsidR="00AA51C7" w:rsidRPr="003054A6" w:rsidRDefault="00AA51C7" w:rsidP="00F40C11">
            <w:pPr>
              <w:tabs>
                <w:tab w:val="left" w:pos="726"/>
              </w:tabs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51C7" w:rsidRPr="00200D4A" w:rsidTr="00F40C11">
        <w:trPr>
          <w:trHeight w:hRule="exact" w:val="397"/>
        </w:trPr>
        <w:tc>
          <w:tcPr>
            <w:tcW w:w="9242" w:type="dxa"/>
            <w:shd w:val="clear" w:color="auto" w:fill="auto"/>
            <w:vAlign w:val="center"/>
          </w:tcPr>
          <w:p w:rsidR="00AA51C7" w:rsidRPr="00200D4A" w:rsidRDefault="00AA51C7" w:rsidP="00F40C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AA51C7" w:rsidRPr="00200D4A" w:rsidTr="00F40C11">
        <w:tc>
          <w:tcPr>
            <w:tcW w:w="9242" w:type="dxa"/>
            <w:shd w:val="clear" w:color="auto" w:fill="auto"/>
          </w:tcPr>
          <w:p w:rsidR="00AA51C7" w:rsidRPr="00AA51C7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การจัดทำแผนพัฒนาชีวิตครัวเรือนที่ตกเกณฑ์ </w:t>
            </w:r>
            <w:proofErr w:type="spellStart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ตามหลักปรัชญาของเศรษฐกิจพอเพียง</w:t>
            </w:r>
          </w:p>
          <w:p w:rsidR="00AA51C7" w:rsidRPr="00AA51C7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การออกแบบกิจกรรม และการกำหนดขั้นตอนวิธีการ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ส่งเสริมคุณภาพชีวิตครัวเรือนที่ตกเกณฑ์ </w:t>
            </w:r>
            <w:proofErr w:type="spellStart"/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>. ตามหลักปรัชญาของเศรษฐกิจพอเพียง</w:t>
            </w:r>
          </w:p>
          <w:p w:rsidR="00AA51C7" w:rsidRPr="00AA51C7" w:rsidRDefault="00AA51C7" w:rsidP="00F40C11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</w:t>
            </w:r>
            <w:r w:rsidRPr="00AA51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อาสาพัฒนาชุมชน (</w:t>
            </w:r>
            <w:proofErr w:type="spellStart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อช</w:t>
            </w:r>
            <w:proofErr w:type="spellEnd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.)/ผู้นำอาสาพัฒนาชุมชน (ผู้นำ </w:t>
            </w:r>
            <w:proofErr w:type="spellStart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อช</w:t>
            </w:r>
            <w:proofErr w:type="spellEnd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.)/คณะกรรมการ </w:t>
            </w:r>
            <w:proofErr w:type="spellStart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ศจ</w:t>
            </w:r>
            <w:proofErr w:type="spellEnd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พ.อ. </w:t>
            </w:r>
          </w:p>
          <w:p w:rsidR="00AA51C7" w:rsidRPr="00AA51C7" w:rsidRDefault="00AA51C7" w:rsidP="00F40C11">
            <w:pPr>
              <w:tabs>
                <w:tab w:val="left" w:pos="1290"/>
              </w:tabs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จำนวน อำเภอละ 40 คน รวมจำนวนทั้งสิ้น 35,120 คน</w:t>
            </w:r>
          </w:p>
          <w:p w:rsidR="00AA51C7" w:rsidRPr="00AA51C7" w:rsidRDefault="00AA51C7" w:rsidP="00F40C11">
            <w:pPr>
              <w:tabs>
                <w:tab w:val="left" w:pos="12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A5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>208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ตามทะเบียนจัดสรร</w:t>
            </w:r>
          </w:p>
          <w:p w:rsidR="00AA51C7" w:rsidRPr="00AA51C7" w:rsidRDefault="00AA51C7" w:rsidP="00F40C11">
            <w:pPr>
              <w:spacing w:before="12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5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สำนักงานพัฒนาชุมชนอำเภอ</w:t>
            </w:r>
          </w:p>
          <w:p w:rsidR="00AA51C7" w:rsidRPr="00AA51C7" w:rsidRDefault="00AA51C7" w:rsidP="00F40C11">
            <w:pPr>
              <w:spacing w:before="120" w:after="12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AA5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51C7">
              <w:rPr>
                <w:rFonts w:ascii="TH SarabunPSK" w:hAnsi="TH SarabunPSK" w:cs="TH SarabunPSK"/>
                <w:sz w:val="32"/>
                <w:szCs w:val="32"/>
              </w:rPr>
              <w:t xml:space="preserve">878 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 </w:t>
            </w:r>
          </w:p>
          <w:p w:rsidR="00AA51C7" w:rsidRPr="00AA51C7" w:rsidRDefault="00AA51C7" w:rsidP="00F40C11">
            <w:pPr>
              <w:tabs>
                <w:tab w:val="left" w:pos="1995"/>
                <w:tab w:val="left" w:pos="2190"/>
              </w:tabs>
              <w:spacing w:after="120"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AA51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(มกราคม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มีนาคม 2563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</w:p>
          <w:p w:rsidR="00AA51C7" w:rsidRPr="00AA51C7" w:rsidRDefault="00AA51C7" w:rsidP="00F40C11">
            <w:pPr>
              <w:tabs>
                <w:tab w:val="left" w:pos="1985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AA51C7" w:rsidRPr="00AA51C7" w:rsidRDefault="00AA51C7" w:rsidP="00F40C11">
            <w:pPr>
              <w:tabs>
                <w:tab w:val="left" w:pos="1985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1. ครัวเรือนที่ตกเกณฑ์ </w:t>
            </w:r>
            <w:proofErr w:type="spellStart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. ได้รับการส่งเสริมคุณภาพชีวิต และสามารถบริหารจัดการชีวิตตนเองได้อย่างเหมาะสม สามารถพึ่งพาตนเองได้ ตามหลักปรัชญาของเศรษฐกิจพอเพียง</w:t>
            </w:r>
          </w:p>
          <w:p w:rsidR="00AA51C7" w:rsidRPr="00AA51C7" w:rsidRDefault="00AA51C7" w:rsidP="00F40C11">
            <w:pPr>
              <w:tabs>
                <w:tab w:val="left" w:pos="1985"/>
              </w:tabs>
              <w:spacing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2. 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>อาสาพัฒนาชุมชน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proofErr w:type="spellStart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อช</w:t>
            </w:r>
            <w:proofErr w:type="spellEnd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/ผู้นำอาสาพัฒนาชุมชน (ผู้นำ </w:t>
            </w:r>
            <w:proofErr w:type="spellStart"/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>อช</w:t>
            </w:r>
            <w:proofErr w:type="spellEnd"/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สามารถขับเคลื่อนกิจกรรมพัฒนาชุมชนได้อย่างเต็มศักยภาพ มีผลงานอย่างเป็นรูปธรรม</w:t>
            </w:r>
          </w:p>
          <w:p w:rsidR="00AA51C7" w:rsidRPr="00AA51C7" w:rsidRDefault="00AA51C7" w:rsidP="00F40C11">
            <w:pPr>
              <w:spacing w:before="12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AA51C7" w:rsidRPr="00AA51C7" w:rsidRDefault="00AA51C7" w:rsidP="00F40C11">
            <w:pPr>
              <w:tabs>
                <w:tab w:val="left" w:pos="1382"/>
              </w:tabs>
              <w:spacing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ร้อยละ 80 ของกลุ่มเป้าหมายที่เข้าร่วมกิจกรรม สามารถนำความรู้ที่ได้รับไปส่งเสริม สนับสนุนครัวเรือนเป้าหมายตามแผนที่กำหนดได้</w:t>
            </w:r>
          </w:p>
          <w:p w:rsidR="00AA51C7" w:rsidRPr="00AA51C7" w:rsidRDefault="00AA51C7" w:rsidP="00F40C11">
            <w:pPr>
              <w:spacing w:before="12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หน่วยงานที่รับผิดชอบ 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  <w:p w:rsidR="00AA51C7" w:rsidRPr="00AA51C7" w:rsidRDefault="00AA51C7" w:rsidP="00F40C11">
            <w:pPr>
              <w:spacing w:before="12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</w:p>
          <w:p w:rsidR="00AA51C7" w:rsidRPr="00AA51C7" w:rsidRDefault="00AA51C7" w:rsidP="00F40C11">
            <w:pPr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1. นาง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พรทิพย์ 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>ไชย</w:t>
            </w:r>
            <w:proofErr w:type="spellStart"/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>วัฒน์</w:t>
            </w:r>
            <w:proofErr w:type="spellEnd"/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ผู้อำนวยการกลุ่มงานส่งเสริมผู้นำชุมชนและองค์กรชุมชน </w:t>
            </w:r>
          </w:p>
          <w:p w:rsidR="00AA51C7" w:rsidRPr="00AA51C7" w:rsidRDefault="00AA51C7" w:rsidP="00F40C11">
            <w:pPr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  08 9921 6394 , 0 2141 6151</w:t>
            </w:r>
          </w:p>
          <w:p w:rsidR="00AA51C7" w:rsidRPr="00AA51C7" w:rsidRDefault="00AA51C7" w:rsidP="00F40C11">
            <w:pPr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2. นาย</w:t>
            </w:r>
            <w:proofErr w:type="spellStart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>ไพ</w:t>
            </w:r>
            <w:proofErr w:type="spellEnd"/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รัตน์  จงรักษา  นักวิชาการพัฒนาชุมชนชำนาญการ </w:t>
            </w:r>
          </w:p>
          <w:p w:rsidR="00AA51C7" w:rsidRPr="00AA51C7" w:rsidRDefault="00AA51C7" w:rsidP="00F40C11">
            <w:pPr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A5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โทรศัพท์  08 9729 0450 , 0 2141 6148</w:t>
            </w:r>
          </w:p>
          <w:p w:rsidR="00AA51C7" w:rsidRPr="00AA51C7" w:rsidRDefault="00AA51C7" w:rsidP="00F40C11">
            <w:pPr>
              <w:jc w:val="thaiDistribute"/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</w:tc>
      </w:tr>
    </w:tbl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Default="00AA51C7" w:rsidP="00073F5C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</w:p>
    <w:p w:rsidR="00AA51C7" w:rsidRPr="004A70CD" w:rsidRDefault="00AA51C7" w:rsidP="00AA51C7">
      <w:pPr>
        <w:tabs>
          <w:tab w:val="left" w:pos="1560"/>
        </w:tabs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A70C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1.2.2 สร้างและพัฒนาเครือข่ายแกนนำหมู่บ้านเศรษฐกิจพอเพียง</w:t>
      </w:r>
    </w:p>
    <w:p w:rsidR="00AA51C7" w:rsidRDefault="00AA51C7" w:rsidP="00AA51C7">
      <w:pPr>
        <w:tabs>
          <w:tab w:val="left" w:pos="156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4A70CD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วัตถุประสงค์  </w:t>
      </w:r>
      <w:r w:rsidRPr="00AA51C7">
        <w:rPr>
          <w:rFonts w:ascii="TH SarabunPSK" w:hAnsi="TH SarabunPSK" w:cs="TH SarabunPSK"/>
          <w:sz w:val="32"/>
          <w:szCs w:val="32"/>
          <w:cs/>
        </w:rPr>
        <w:t>เพื่อส่งเสริมและสนับสนุนการประสานความร่วมมือ และการแลกเปลี่ยนเรียนรู้ของแกนนำ</w:t>
      </w:r>
    </w:p>
    <w:p w:rsidR="0087652F" w:rsidRDefault="0087652F" w:rsidP="00AA51C7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AA51C7" w:rsidRPr="00AA51C7">
        <w:rPr>
          <w:rFonts w:ascii="TH SarabunPSK" w:hAnsi="TH SarabunPSK" w:cs="TH SarabunPSK"/>
          <w:sz w:val="32"/>
          <w:szCs w:val="32"/>
          <w:cs/>
        </w:rPr>
        <w:t>หมู่บ้านเศรษฐกิจพอเพียงในการมีส่วนร่วมขับเคลื่อนการพัฒนาหมู่บ้านเศรษฐกิจพอเพียง</w:t>
      </w:r>
    </w:p>
    <w:p w:rsidR="00AA51C7" w:rsidRPr="00AA51C7" w:rsidRDefault="0087652F" w:rsidP="00AA51C7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AA51C7" w:rsidRPr="00AA51C7">
        <w:rPr>
          <w:rFonts w:ascii="TH SarabunPSK" w:hAnsi="TH SarabunPSK" w:cs="TH SarabunPSK" w:hint="cs"/>
          <w:sz w:val="32"/>
          <w:szCs w:val="32"/>
          <w:cs/>
        </w:rPr>
        <w:t>ในระดับอำเภอ/จังหวัด</w:t>
      </w:r>
      <w:r w:rsidR="00AA51C7" w:rsidRPr="00AA51C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A51C7" w:rsidRPr="004A70CD" w:rsidRDefault="00AA51C7" w:rsidP="00AA51C7">
      <w:pPr>
        <w:tabs>
          <w:tab w:val="left" w:pos="1560"/>
        </w:tabs>
        <w:rPr>
          <w:rFonts w:ascii="TH SarabunPSK" w:hAnsi="TH SarabunPSK" w:cs="TH SarabunPSK"/>
          <w:spacing w:val="-4"/>
          <w:sz w:val="12"/>
          <w:szCs w:val="12"/>
        </w:rPr>
      </w:pPr>
      <w:r w:rsidRPr="004A70C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AA51C7" w:rsidRPr="004A70CD" w:rsidTr="00B46719">
        <w:trPr>
          <w:trHeight w:hRule="exact" w:val="397"/>
        </w:trPr>
        <w:tc>
          <w:tcPr>
            <w:tcW w:w="9017" w:type="dxa"/>
            <w:shd w:val="clear" w:color="auto" w:fill="auto"/>
            <w:vAlign w:val="center"/>
          </w:tcPr>
          <w:p w:rsidR="00AA51C7" w:rsidRPr="004A70CD" w:rsidRDefault="00AA51C7" w:rsidP="00F40C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AA51C7" w:rsidRPr="004A70CD" w:rsidTr="00B46719">
        <w:tc>
          <w:tcPr>
            <w:tcW w:w="9017" w:type="dxa"/>
            <w:shd w:val="clear" w:color="auto" w:fill="auto"/>
          </w:tcPr>
          <w:p w:rsidR="00AA51C7" w:rsidRPr="004A70CD" w:rsidRDefault="00AA51C7" w:rsidP="0087652F">
            <w:pPr>
              <w:spacing w:before="120"/>
              <w:ind w:right="-45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สร้างและพัฒนาเครือข่ายแกนนำหมู่บ้านเศรษฐกิจพอเพียงระดับอำเภอ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สำนักงานพัฒ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นาชุมชน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 ดำเนินการออกแบบ วิธีการจัดตั้ง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เครือข่ายแกนนำหมู่บ้านเศรษฐกิจพอเพียงระดับอำเภอ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พิจารณาคัดเลือกแกนนำหมู่บ้านที่ผ่านการพัฒนาตามกระบวนการพัฒนาหมู่บ้านเศรษฐกิจพอเพียงของกรมการพัฒนาชุมชน และประกาศจังหวัดเป็นหมู่บ้านเศรษฐกิจพอเพียงแล้ว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ในปีงบประมาณ พ.ศ. 2552 - 2562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และมีผลงานการพัฒนาหมู่บ้านที่เป็นรูปธรรม มีศักยภาพในการเป็นวิทยากรถ่ายทอดความรู้ มีจิตอาสาในการพัฒนาชุมชน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มีความเสียสละ มีภาวะผู้นำ เป็นนักประสานงาน เป็นที่ยอมรับของส่วนรวม มีใจรักในการทำงานหรือรักการเรียนรู้ตลอดเวลา เป็นต้น ที่สำคัญมีความพร้อมและตั้งใจจะทำงานพัฒนาชุมชน สามารถนำความรู้ ความสามารถ ทักษะการจัดกระบวนการพัฒนาหมู่บ้าน การพัฒนาผู้ด้อยโอกาส การพัฒนากลุ่ม/องค์กร นำไปสู่การเสริมสร้างการมีส่วนร่วมและกระบวนการเรียนรู้ของประชาชนในหมู่บ้านได้</w:t>
            </w:r>
          </w:p>
          <w:p w:rsidR="00AA51C7" w:rsidRPr="004A70CD" w:rsidRDefault="00AA51C7" w:rsidP="0087652F">
            <w:pPr>
              <w:spacing w:before="120"/>
              <w:ind w:right="-45" w:firstLine="42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ทั้งนี้ 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ควรพิจารณาถึงความเหมาะสมของการกระจาย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ตัวหรือความเป็นตัวแทนของแกนนำหมู่บ้าน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เศรษฐกิจพอเพียง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ที่จะเข้าร่วมเป็น</w:t>
            </w:r>
            <w:r w:rsidRPr="004A70C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เครือข่ายแกนนำหมู่บ้านเศรษฐกิจพอเพียง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ที่มี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ความครอบคลุม ทั่วถึง ประสิทธิภาพของการบริหารจัดการ 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2. สำนักงานพัฒ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นาชุมชน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 ดำเนินการจัดประชุมแกนนำหมู่บ้าน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เศรษฐกิจพอเพียง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เพื่อจัดตั้ง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เครือข่ายแกนนำหมู่บ้านเศรษฐกิจพอเพียงระดับอำเภอ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25 คน/อำเภอ 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สำนักงานพัฒ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นาชุมชน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 ดำเนินการประชุม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เครือข่ายแกนนำหมู่บ้านเศรษฐกิจพอเพียงระดับอำเภอ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เพื่อสร้างความรู้ ความเข้าใจ ในรายละเอียดที่เป็นสาระสำคัญ ดังนี้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3.1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เสริมสร้างความเข้าใจการพัฒนาหมู่บ้านเศรษฐกิจพอเพียงในแต่ละขั้นตอนตามที่กรมการพัฒนาชุมชนกำหนด (ขั้นตอนนี้เป็นกิจกรรมที่สำคัญขอให้พิจารณากำหนดรูปแบบ วิธีการถ่ายทอดที่ทำให้กลุ่มเป้าหมายเกิดความเข้าใจและสามารถนำไปปรับใช้ในพื้นที่ได้)</w:t>
            </w:r>
          </w:p>
          <w:p w:rsidR="00AA51C7" w:rsidRPr="004A70CD" w:rsidRDefault="00AA51C7" w:rsidP="00F40C11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3.2 วิธีการพัฒนาหมู่บ้านเศรษฐกิจพอเพียงในแต่ละขั้นตอนที่กำหนด</w:t>
            </w:r>
          </w:p>
          <w:p w:rsidR="00AA51C7" w:rsidRPr="004A70CD" w:rsidRDefault="00AA51C7" w:rsidP="00F40C11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sz w:val="32"/>
                <w:szCs w:val="32"/>
              </w:rPr>
              <w:t xml:space="preserve">  3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A70C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น้อมนำหลักปรัชญาของเศรษฐกิจพอเพียงไปสู่การป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บัต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ในระดับบุคคล ครัวเรือน และชุมชน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อาทิเช่น การสร้างความเข้มแข็งของครอบครัวพัฒนา การ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บริหารจัดการชุมชน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ศูนย์เรียนรู้ชุมชน เพื่อการพัฒนาตามแนวปรัชญาของเศรษฐกิจพอเพียง</w:t>
            </w:r>
          </w:p>
          <w:p w:rsidR="00AA51C7" w:rsidRDefault="00AA51C7" w:rsidP="00F40C11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sz w:val="32"/>
                <w:szCs w:val="32"/>
              </w:rPr>
              <w:t xml:space="preserve">  3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A70CD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วางแผนเตรียมการเรียนรู้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ประสบการณ์การพัฒนาวิถีชีวิตเศรษฐกิจพอเพียงจากแหล่งเรียนรู้ต้นแบบ (บ้านพี่)</w:t>
            </w:r>
          </w:p>
          <w:p w:rsidR="00AA51C7" w:rsidRPr="004A70CD" w:rsidRDefault="003E7D20" w:rsidP="0087652F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7652F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3.5 </w:t>
            </w:r>
            <w:r w:rsidR="0087652F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 4 ด้าน 23 ตัวชี้วัด และการประเมินความ “อยู่เย็น เป็นสุข” หรือ ความสุข</w:t>
            </w:r>
            <w:r w:rsidR="0087652F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87652F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มวลรวมของหมู่บ้าน/ชุมชน (</w:t>
            </w:r>
            <w:r w:rsidR="0087652F" w:rsidRPr="004A70CD">
              <w:rPr>
                <w:rFonts w:ascii="TH SarabunPSK" w:hAnsi="TH SarabunPSK" w:cs="TH SarabunPSK"/>
                <w:sz w:val="32"/>
                <w:szCs w:val="32"/>
              </w:rPr>
              <w:t xml:space="preserve">Gross Village Happiness </w:t>
            </w:r>
            <w:r w:rsidR="0087652F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87652F" w:rsidRPr="004A70CD">
              <w:rPr>
                <w:rFonts w:ascii="TH SarabunPSK" w:hAnsi="TH SarabunPSK" w:cs="TH SarabunPSK"/>
                <w:sz w:val="32"/>
                <w:szCs w:val="32"/>
              </w:rPr>
              <w:t>GVH</w:t>
            </w:r>
            <w:r w:rsidR="0087652F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87652F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มุ่งเน้นการอธิบายเพื่อสร้างความเข้าใจถึงความสำคัญที่ต้องประเมินผล</w:t>
            </w:r>
            <w:r w:rsidR="0087652F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7652F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วิธีการประเมิน และกำหนดวันประเมินร่วมกัน</w:t>
            </w:r>
          </w:p>
          <w:p w:rsidR="00AA51C7" w:rsidRPr="004A70CD" w:rsidRDefault="00AA51C7" w:rsidP="00F40C11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51C7" w:rsidRPr="004A70CD" w:rsidTr="00B46719">
        <w:trPr>
          <w:trHeight w:hRule="exact" w:val="397"/>
        </w:trPr>
        <w:tc>
          <w:tcPr>
            <w:tcW w:w="9017" w:type="dxa"/>
            <w:shd w:val="clear" w:color="auto" w:fill="auto"/>
            <w:vAlign w:val="center"/>
          </w:tcPr>
          <w:p w:rsidR="00AA51C7" w:rsidRPr="004A70CD" w:rsidRDefault="00AA51C7" w:rsidP="00F40C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AA51C7" w:rsidRPr="004A70CD" w:rsidTr="00B46719">
        <w:tc>
          <w:tcPr>
            <w:tcW w:w="9017" w:type="dxa"/>
            <w:shd w:val="clear" w:color="auto" w:fill="auto"/>
          </w:tcPr>
          <w:p w:rsidR="0087652F" w:rsidRPr="004A70CD" w:rsidRDefault="0087652F" w:rsidP="0087652F">
            <w:pPr>
              <w:tabs>
                <w:tab w:val="left" w:pos="442"/>
              </w:tabs>
              <w:ind w:right="-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4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สำนักงานพัฒนาชุมชนอำเภอ ร่วมกับ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เครือข่ายแกนนำหมู่บ้านเศรษฐกิจพอเพียงระดับอำเภอ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ออกแบบ วิธีการส่งเสริมและสนับสนุนการพัฒนาหมู่บ้านเศรษฐกิจพอเพียง โดยมุ่งเน้นการกำหนดบทบาทหน้าที่ความรับผิดชอบในการส่งเสริมและสนับสนุนการทำงานร่วมกัน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5. สำนักงานพัฒนาชุมชนอำเภอ ร่วมกับ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เครือข่ายแกนนำหมู่บ้านเศรษฐกิจพอเพียงระดับอำเภอ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765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ลงพื้นที่เยี่ยมเยียน ให้กำลังใจ และติดตามสนับสนุนการขับเคลื่อนการพัฒนาหมู่บ้านเศรษฐกิจพอเพียง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สำนักงานพัฒนาชุมชนอำเภอ ร่วมกับ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เครือข่ายแกนนำหมู่บ้านเศรษฐกิจพอเพียงระดับอำเภอ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พิจารณาคัดเลือกผู้แทน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เครือข่ายแกนนำหมู่บ้านเศรษฐกิจพอเพียงระดับอำเภอ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เข้าร่วมประชุม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จัดตั้งเครือข่ายแกนนำหมู่บ้านเศรษฐกิจพอเพียงระดับ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จังหวัดตามวัน เวลาที่กำหนด </w:t>
            </w:r>
          </w:p>
          <w:p w:rsidR="00AA51C7" w:rsidRPr="004A70CD" w:rsidRDefault="00AA51C7" w:rsidP="00F40C11">
            <w:pPr>
              <w:ind w:right="-28" w:firstLine="425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สรุปและประเมินผลการดำเนินงาน พร้อมทั้งรายงานผลการดำเนินงาน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 w:rsidRPr="004A70CD">
              <w:rPr>
                <w:rFonts w:ascii="TH SarabunPSK" w:hAnsi="TH SarabunPSK" w:cs="TH SarabunPSK"/>
                <w:sz w:val="32"/>
                <w:szCs w:val="32"/>
              </w:rPr>
              <w:t>BPM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ภายใน 7 วัน หลังดำเนินการแล้วเสร็จ</w:t>
            </w:r>
          </w:p>
          <w:p w:rsidR="00AA51C7" w:rsidRPr="004A70CD" w:rsidRDefault="00AA51C7" w:rsidP="00F40C11">
            <w:pPr>
              <w:ind w:right="-4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สร้างและพัฒนาเครือข่ายแกนนำหมู่บ้านเศรษฐกิจพอเพียงระดับ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สำนักงานพัฒ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นาชุมชน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 ดำเนินการออกแบบ วิธีการจัดตั้ง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 โดยเชิญผู้แทน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สัดส่วนผู้แทนฯ ดังนี้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จังหวัดที่มีเครือข่ายแกนนำหมู่บ้านเศรษฐกิจพอเพียงระดับอำเภอไม่เกิน 12 เครือข่าย (อำเภอ)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ให้มีคณะกรรมการ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 จำนวน 20 คน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จังหวัดที่มีเครือข่ายแกนนำหมู่บ้านเศรษฐกิจพอเพียงระดับอำเภอ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12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- 25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เครือข่าย (อำเภอ)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ให้มีคณะกรรมการ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 จำนวน 25 คน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- จังหวัดที่มีเครือข่ายแกนนำหมู่บ้านเศรษฐกิจพอเพียงระดับอำเภอ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26 - 32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เครือข่าย (อำเภอ)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ให้มีคณะกรรมการ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 จำนวน 35 คน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ทั้งนี้ 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ควรพิจารณาถึงความเหมาะสมของการกระจาย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ตัวหรือความเป็นตัวแทนของแกนนำหมู่บ้าน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เศรษฐกิจพอเพียง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ที่จะเข้าร่วมเป็น</w:t>
            </w:r>
            <w:r w:rsidRPr="004A70C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เครือข่ายแกนนำหมู่บ้านเศรษฐกิจพอเพียง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ที่มี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ความครอบคลุม ทั่วถึง ประสิทธิภาพของการบริหารจัดการ 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2. สำนักงานพัฒ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นาชุมชน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 ดำเนินการจัดประชุมแกนนำหมู่บ้าน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เศรษฐกิจพอเพียง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เพื่อจัดตั้ง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 ตามสัดส่วนที่กำหนด 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สำนักงานพัฒ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นาชุมชน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 ดำเนินการประชุม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 เพื่อสร้างความรู้ ความเข้าใจ ในรายละเอียดที่เป็นสาระสำคัญ ดังนี้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A51C7" w:rsidRPr="004A70CD" w:rsidRDefault="00AA51C7" w:rsidP="00F40C11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3.1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เสริมสร้างความเข้าใจการพัฒนาหมู่บ้านเศรษฐกิจพอเพียงในแต่ละขั้นตอนตามที่กรมการพัฒนาชุมชนกำหนด (ขั้นตอนนี้เป็นกิจกรรมที่สำคัญขอให้พิจารณากำหนดรูปแบบ วิธีการถ่ายทอดที่ทำให้กลุ่มเป้าหมายเกิดความเข้าใจและสามารถนำไปปรับใช้ในพื้นที่ได้)</w:t>
            </w:r>
          </w:p>
          <w:p w:rsidR="00AA51C7" w:rsidRPr="004A70CD" w:rsidRDefault="00AA51C7" w:rsidP="00F40C11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3.2 วิธีการพัฒนาหมู่บ้านเศรษฐกิจพอเพียงในแต่ละขั้นตอนที่กำหนด</w:t>
            </w:r>
          </w:p>
          <w:p w:rsidR="0087652F" w:rsidRPr="004A70CD" w:rsidRDefault="0087652F" w:rsidP="0087652F">
            <w:pPr>
              <w:tabs>
                <w:tab w:val="left" w:pos="442"/>
              </w:tabs>
              <w:ind w:right="-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4A70C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A70C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น้อมนำหลักปรัชญาของเศรษฐกิจพอเพียงไปสู่การป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บัต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ในระดับบุคคล ครัวเรือน และชุมชน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อาทิเช่น การสร้างความเข้มแข็งของครอบครัวพัฒนา การ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บริหารจัดการชุมชน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ศูนย์เรียนรู้ชุมชน เพื่อการพัฒนาตามแนวปรัชญาของเศรษฐกิจพอเพียง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A51C7" w:rsidRPr="004A70CD" w:rsidRDefault="0087652F" w:rsidP="0087652F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A70CD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วางแผนเตรียมการเรียนรู้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ประสบการณ์การพัฒนาวิถีชีวิตเศรษฐกิจพอเพียงจากแหล่งเรียนรู้ต้นแบบ (บ้านพี่)</w:t>
            </w:r>
          </w:p>
          <w:p w:rsidR="00AA51C7" w:rsidRPr="004A70CD" w:rsidRDefault="00AA51C7" w:rsidP="0087652F">
            <w:pPr>
              <w:tabs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51C7" w:rsidRPr="004A70CD" w:rsidTr="00B46719">
        <w:trPr>
          <w:trHeight w:hRule="exact" w:val="397"/>
        </w:trPr>
        <w:tc>
          <w:tcPr>
            <w:tcW w:w="9017" w:type="dxa"/>
            <w:shd w:val="clear" w:color="auto" w:fill="auto"/>
            <w:vAlign w:val="center"/>
          </w:tcPr>
          <w:p w:rsidR="00AA51C7" w:rsidRPr="004A70CD" w:rsidRDefault="00AA51C7" w:rsidP="00F40C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AA51C7" w:rsidRPr="004A70CD" w:rsidTr="00B46719">
        <w:tc>
          <w:tcPr>
            <w:tcW w:w="9017" w:type="dxa"/>
            <w:shd w:val="clear" w:color="auto" w:fill="auto"/>
          </w:tcPr>
          <w:p w:rsidR="00AA51C7" w:rsidRPr="004A70CD" w:rsidRDefault="00AA51C7" w:rsidP="0087652F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3.5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 4 ด้าน 23 ตัวชี้วัด และการประเมินความ “อยู่เย็น เป็นสุข” หรือ ความสุขมวลรวมของหมู่บ้าน/ชุมชน (</w:t>
            </w:r>
            <w:r w:rsidRPr="004A70CD">
              <w:rPr>
                <w:rFonts w:ascii="TH SarabunPSK" w:hAnsi="TH SarabunPSK" w:cs="TH SarabunPSK"/>
                <w:sz w:val="32"/>
                <w:szCs w:val="32"/>
              </w:rPr>
              <w:t xml:space="preserve">Gross Village Happiness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A70CD">
              <w:rPr>
                <w:rFonts w:ascii="TH SarabunPSK" w:hAnsi="TH SarabunPSK" w:cs="TH SarabunPSK"/>
                <w:sz w:val="32"/>
                <w:szCs w:val="32"/>
              </w:rPr>
              <w:t>GVH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มุ่งเน้นการอธิบายเพื่อสร้างความเข้าใจถึงความสำคัญที่ต้องประเมินผล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วิธีการประเมิน และกำหนดวันประเมินร่วมกัน</w:t>
            </w:r>
          </w:p>
          <w:p w:rsidR="00AA51C7" w:rsidRPr="004A70CD" w:rsidRDefault="00AA51C7" w:rsidP="0087652F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 ร่วมกับ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 ออกแบบ วิธีการส่งเสริมและสนับสนุนการพัฒนาหมู่บ้านเศรษฐกิจพอเพียง โดยมุ่งเน้นการกำหนดบทบาทหน้าที่ความรับผิดชอบในการส่งเสริมและสนับสนุนการทำงานร่วมกัน</w:t>
            </w:r>
          </w:p>
          <w:p w:rsidR="00AA51C7" w:rsidRPr="004A70CD" w:rsidRDefault="00AA51C7" w:rsidP="0087652F">
            <w:pPr>
              <w:ind w:right="-45"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5. สำนักงานพัฒนาชุมชนจังหวัด ร่วมกับ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 </w:t>
            </w:r>
            <w:r w:rsidR="008765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ลงพื้นที่เยี่ยมเยียน ให้กำลังใจ และติดตามสนับสนุนการขับเคลื่อนการพัฒนาหมู่บ้านเศรษฐกิจพอเพียง</w:t>
            </w:r>
          </w:p>
          <w:p w:rsidR="00AA51C7" w:rsidRPr="004A70CD" w:rsidRDefault="00AA51C7" w:rsidP="0087652F">
            <w:pPr>
              <w:ind w:right="-28" w:firstLine="425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สรุปและประเมินผลการดำเนินงาน พร้อมทั้งรายงานผลการดำเนินงาน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 w:rsidRPr="004A70CD">
              <w:rPr>
                <w:rFonts w:ascii="TH SarabunPSK" w:hAnsi="TH SarabunPSK" w:cs="TH SarabunPSK"/>
                <w:sz w:val="32"/>
                <w:szCs w:val="32"/>
              </w:rPr>
              <w:t>BPM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ภายใน 7 วัน หลังดำเนินการแล้วเสร็จ</w:t>
            </w:r>
          </w:p>
          <w:p w:rsidR="00AA51C7" w:rsidRPr="004A70CD" w:rsidRDefault="00AA51C7" w:rsidP="0087652F">
            <w:pPr>
              <w:tabs>
                <w:tab w:val="left" w:pos="129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878 อำเภอ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2.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76 จังหวัด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7652F" w:rsidRDefault="00AA51C7" w:rsidP="0087652F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1 สร้างและพัฒนาเครือข่ายแกนนำหมู่บ้านเศรษฐกิจพอเพียงระดับอำเภอ</w:t>
            </w:r>
          </w:p>
          <w:p w:rsidR="00AA51C7" w:rsidRPr="004A70CD" w:rsidRDefault="0087652F" w:rsidP="0087652F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="00AA51C7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AA51C7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AA51C7" w:rsidRPr="004A70C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A51C7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A51C7" w:rsidRPr="004A70CD">
              <w:rPr>
                <w:rFonts w:ascii="TH SarabunPSK" w:hAnsi="TH SarabunPSK" w:cs="TH SarabunPSK"/>
                <w:sz w:val="32"/>
                <w:szCs w:val="32"/>
              </w:rPr>
              <w:t>755</w:t>
            </w:r>
            <w:r w:rsidR="00AA51C7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A51C7" w:rsidRPr="004A70C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A51C7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="00AA51C7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ตามทะเบียนจัดสรร</w:t>
            </w:r>
            <w:r w:rsidR="00AA51C7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7652F" w:rsidRDefault="00AA51C7" w:rsidP="0087652F">
            <w:pPr>
              <w:tabs>
                <w:tab w:val="left" w:pos="12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-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สร้างและพัฒนาเครือข่ายแกนนำหมู่บ้านเศรษฐกิจพอเพียงระดับ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  <w:p w:rsidR="00AA51C7" w:rsidRPr="004A70CD" w:rsidRDefault="0087652F" w:rsidP="0087652F">
            <w:pPr>
              <w:tabs>
                <w:tab w:val="left" w:pos="12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="00AA51C7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AA51C7" w:rsidRPr="004A70C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A51C7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,131,6</w:t>
            </w:r>
            <w:r w:rsidR="00AA51C7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="00AA51C7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ตามทะเบียนจัดสรร</w:t>
            </w:r>
            <w:r w:rsidR="00AA51C7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  <w:p w:rsidR="00AA51C7" w:rsidRPr="004A70CD" w:rsidRDefault="00AA51C7" w:rsidP="0087652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สำนักงานพัฒนาชุมชนอำเภอ/จังหวัด</w:t>
            </w:r>
          </w:p>
          <w:p w:rsidR="00AA51C7" w:rsidRPr="004A70CD" w:rsidRDefault="00AA51C7" w:rsidP="0087652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/>
                <w:sz w:val="32"/>
                <w:szCs w:val="32"/>
              </w:rPr>
              <w:t>878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อำเภอ/ 76 จังหวัด </w:t>
            </w:r>
          </w:p>
          <w:p w:rsidR="0087652F" w:rsidRDefault="00AA51C7" w:rsidP="0087652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4A70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1 สร้างและพัฒนาเครือข่ายแกนนำหมู่บ้านเศรษฐกิจพอเพียงระดับ</w:t>
            </w:r>
          </w:p>
          <w:p w:rsidR="00AA51C7" w:rsidRPr="004A70CD" w:rsidRDefault="0087652F" w:rsidP="008765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</w:t>
            </w:r>
            <w:r w:rsidR="00AA51C7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 w:rsidR="00AA51C7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ดำเนินการไตรมาส 1</w:t>
            </w:r>
            <w:r w:rsidR="003E7D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7652F" w:rsidRDefault="00AA51C7" w:rsidP="0087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-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 2 สร้างและพัฒนาเครือข่ายแกนนำหมู่บ้านเศรษฐกิจพอเพียงระดับ</w:t>
            </w:r>
          </w:p>
          <w:p w:rsidR="00AA51C7" w:rsidRPr="004A70CD" w:rsidRDefault="0087652F" w:rsidP="0087652F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</w:t>
            </w:r>
            <w:r w:rsidR="00AA51C7"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="00AA51C7"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ดำเนินการไตรมาส 1</w:t>
            </w:r>
          </w:p>
          <w:p w:rsidR="00AA51C7" w:rsidRDefault="00AA51C7" w:rsidP="0087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70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เครือข่ายแกนนำหมู่บ้านเศรษฐกิจพอเพียงที่ได้รับการจัดตั้งและพัฒนาศักยภาพ มีส่วนร่วม</w:t>
            </w:r>
            <w:r w:rsidRPr="004A70CD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</w:t>
            </w:r>
            <w:r w:rsidRPr="004A70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ขับเคลื่อนการพัฒนาหมู่บ้านเศรษฐกิจพอเพียงในระดับอำเภอ/จังหวัด  </w:t>
            </w:r>
          </w:p>
          <w:p w:rsidR="0087652F" w:rsidRPr="00C707CD" w:rsidRDefault="0087652F" w:rsidP="0087652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C707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87652F" w:rsidRPr="00C707CD" w:rsidRDefault="0087652F" w:rsidP="0087652F">
            <w:pPr>
              <w:tabs>
                <w:tab w:val="left" w:pos="138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จำนวน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เครือข่ายแกนนำหมู่บ้านเศรษฐกิจพอเพียงที่ได้รับการจัดตั้งและพัฒนาศักยภาพ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954 เครือข่าย               </w:t>
            </w:r>
          </w:p>
          <w:p w:rsidR="0087652F" w:rsidRPr="00C707CD" w:rsidRDefault="0087652F" w:rsidP="0087652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C70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หน่วยงานที่รับผิดชอบ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  <w:p w:rsidR="0087652F" w:rsidRPr="00C707CD" w:rsidRDefault="0087652F" w:rsidP="0087652F">
            <w:pPr>
              <w:tabs>
                <w:tab w:val="left" w:pos="567"/>
                <w:tab w:val="left" w:pos="1843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707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เจ้าหน้าที่ผู้รับผิดชอบ   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1. นาย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รังสรรค์ </w:t>
            </w:r>
            <w:proofErr w:type="spellStart"/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หัง</w:t>
            </w:r>
            <w:proofErr w:type="spellEnd"/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สนาวิน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ผู้อำนวยการกลุ่มงานส่งเสริมการบริหารจัดการชุมชน </w:t>
            </w:r>
          </w:p>
          <w:p w:rsidR="0087652F" w:rsidRPr="00C707CD" w:rsidRDefault="0087652F" w:rsidP="0087652F">
            <w:pPr>
              <w:tabs>
                <w:tab w:val="left" w:pos="567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 08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117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0557,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2141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6105             </w:t>
            </w:r>
          </w:p>
          <w:p w:rsidR="0087652F" w:rsidRPr="00C707CD" w:rsidRDefault="0087652F" w:rsidP="0087652F">
            <w:pPr>
              <w:tabs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อรวรรณ เพ</w:t>
            </w:r>
            <w:proofErr w:type="spellStart"/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ีย</w:t>
            </w:r>
            <w:proofErr w:type="spellEnd"/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ราษฎร์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87652F" w:rsidRPr="004A70CD" w:rsidRDefault="0087652F" w:rsidP="0087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โทรศัพท์ 0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>9 0951 0595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2141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707CD">
              <w:rPr>
                <w:rFonts w:ascii="TH SarabunPSK" w:hAnsi="TH SarabunPSK" w:cs="TH SarabunPSK"/>
                <w:sz w:val="32"/>
                <w:szCs w:val="32"/>
                <w:cs/>
              </w:rPr>
              <w:t>616</w:t>
            </w:r>
            <w:r w:rsidRPr="00C707C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AA51C7" w:rsidRPr="004A70CD" w:rsidRDefault="00AA51C7" w:rsidP="008765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16466" w:rsidRDefault="00B46719" w:rsidP="00B46719">
      <w:pPr>
        <w:tabs>
          <w:tab w:val="left" w:pos="15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00D4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</w:p>
    <w:p w:rsidR="00B46719" w:rsidRPr="00200D4A" w:rsidRDefault="00F16466" w:rsidP="00B46719">
      <w:pPr>
        <w:tabs>
          <w:tab w:val="left" w:pos="15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B46719" w:rsidRPr="00200D4A">
        <w:rPr>
          <w:rFonts w:ascii="TH SarabunPSK" w:hAnsi="TH SarabunPSK" w:cs="TH SarabunPSK" w:hint="cs"/>
          <w:b/>
          <w:bCs/>
          <w:sz w:val="32"/>
          <w:szCs w:val="32"/>
          <w:cs/>
        </w:rPr>
        <w:t>2. เสริมสร้างกระบวนการบริหารจัดการชุมชน</w:t>
      </w:r>
    </w:p>
    <w:p w:rsidR="00B46719" w:rsidRPr="00200D4A" w:rsidRDefault="00B46719" w:rsidP="00B46719">
      <w:pPr>
        <w:tabs>
          <w:tab w:val="left" w:pos="15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00D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2.1 สัมมนาการเรียนรู้วิถีชีวิตเศรษฐกิจพอเพียง </w:t>
      </w:r>
    </w:p>
    <w:p w:rsidR="00B46719" w:rsidRDefault="00B46719" w:rsidP="00B46719">
      <w:pPr>
        <w:tabs>
          <w:tab w:val="left" w:pos="15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00D4A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 </w:t>
      </w:r>
      <w:r w:rsidRPr="00200D4A">
        <w:rPr>
          <w:rFonts w:ascii="TH SarabunPSK" w:hAnsi="TH SarabunPSK" w:cs="TH SarabunPSK" w:hint="cs"/>
          <w:sz w:val="32"/>
          <w:szCs w:val="32"/>
          <w:cs/>
        </w:rPr>
        <w:t>เพื่อสร้างความเข้าใจ เกิดความตระหนักในการปรับเปลี่ยนการใช้ชีวิต และการพัฒนาหมู่บ้าน</w:t>
      </w:r>
    </w:p>
    <w:p w:rsidR="00B46719" w:rsidRDefault="00B46719" w:rsidP="00B46719">
      <w:pPr>
        <w:tabs>
          <w:tab w:val="left" w:pos="1560"/>
        </w:tabs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200D4A">
        <w:rPr>
          <w:rFonts w:ascii="TH SarabunPSK" w:hAnsi="TH SarabunPSK" w:cs="TH SarabunPSK" w:hint="cs"/>
          <w:sz w:val="32"/>
          <w:szCs w:val="32"/>
          <w:cs/>
        </w:rPr>
        <w:t>ที่สมดุล สอดคล้องกับหลักปรัชญาของเศรษฐกิจพอเพียง</w:t>
      </w:r>
    </w:p>
    <w:p w:rsidR="00B46719" w:rsidRPr="00B46719" w:rsidRDefault="00B46719" w:rsidP="00B46719">
      <w:pPr>
        <w:tabs>
          <w:tab w:val="left" w:pos="1560"/>
        </w:tabs>
        <w:jc w:val="thaiDistribute"/>
        <w:rPr>
          <w:rFonts w:ascii="TH SarabunPSK" w:hAnsi="TH SarabunPSK" w:cs="TH SarabunPSK"/>
          <w:spacing w:val="-4"/>
          <w:sz w:val="12"/>
          <w:szCs w:val="1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B46719" w:rsidRPr="00200D4A" w:rsidTr="00B46719">
        <w:trPr>
          <w:trHeight w:hRule="exact" w:val="397"/>
        </w:trPr>
        <w:tc>
          <w:tcPr>
            <w:tcW w:w="9017" w:type="dxa"/>
            <w:shd w:val="clear" w:color="auto" w:fill="auto"/>
            <w:vAlign w:val="center"/>
          </w:tcPr>
          <w:p w:rsidR="00B46719" w:rsidRPr="00200D4A" w:rsidRDefault="00B46719" w:rsidP="00F40C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B46719" w:rsidRPr="00200D4A" w:rsidTr="00B46719">
        <w:tc>
          <w:tcPr>
            <w:tcW w:w="9017" w:type="dxa"/>
            <w:shd w:val="clear" w:color="auto" w:fill="auto"/>
          </w:tcPr>
          <w:p w:rsidR="00B46719" w:rsidRPr="00F16466" w:rsidRDefault="00B46719" w:rsidP="00F40C11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B46719" w:rsidRPr="00F16466" w:rsidRDefault="00B46719" w:rsidP="00F40C11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สำนักงานพัฒนาชุมชนอำเภอ</w:t>
            </w:r>
            <w:r w:rsidRPr="00F1646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จัด</w:t>
            </w:r>
            <w:r w:rsidRPr="00F16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สัมมนาการเรียนรู้วิถีชีวิตเศรษฐกิจพอเพียง</w:t>
            </w:r>
            <w:r w:rsidRPr="00F1646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ในหมู่บ้านเป้าหมาย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F16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เพื่อสร้างความเข้าใจเกิดความตระหนักในการปรับเปลี่ยนการใช้ชีวิต และการพัฒนาหมู่บ้านที่สมดุล สอดคล้องตามหลักปรัชญาของเศรษฐกิจพอเพียง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โดยมีขั้นตอนการดำเนินงาน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B46719" w:rsidRPr="00F16466" w:rsidRDefault="00B46719" w:rsidP="00F40C11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กำหนดรูปแบบ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วิธี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F1646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จัด</w:t>
            </w:r>
            <w:r w:rsidRPr="00F16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สัมมนาการเรียนรู้วิถีชีวิตเศรษฐกิจพอเพียง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โดยพิจารณาจากกรอบการเรียนรู้ (สามารถปรับเปลี่ยนได้ตามความเหมาะสมและสอดคล้องกับบริบทในพื้นที่) ดังนี้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46719" w:rsidRPr="00F16466" w:rsidRDefault="00B46719" w:rsidP="00F40C11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16466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646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สร้างความเข้าใจ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และสร้างความตระหนักถึงความสำคัญของการ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น้อมนำหลักปรัชญาของเศรษฐกิจพอเพียงไปสู่การป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บัติ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(มุ่งเน้นการ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ปรับกรอบความคิด/กระบวนการทางความคิด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 </w:t>
            </w:r>
            <w:r w:rsidRPr="00F16466">
              <w:rPr>
                <w:rFonts w:ascii="TH SarabunPSK" w:hAnsi="TH SarabunPSK" w:cs="TH SarabunPSK"/>
                <w:sz w:val="32"/>
                <w:szCs w:val="32"/>
              </w:rPr>
              <w:t>Mindset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46719" w:rsidRPr="00F16466" w:rsidRDefault="00B46719" w:rsidP="00F40C11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16466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6466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วิธีการพัฒนาหมู่บ้านเศรษฐกิจพอเพียงในแต่ละขั้นตอนที่กำหนด</w:t>
            </w:r>
          </w:p>
          <w:p w:rsidR="00B46719" w:rsidRPr="00F16466" w:rsidRDefault="00B46719" w:rsidP="00F40C11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F1646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16466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น้อมนำหลักปรัชญาของเศรษฐกิจพอเพียงไปสู่การป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บัต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ในระดับบุคคล ครัวเรือน และชุมชน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อาทิเช่น การสร้างความเข้มแข็งของครอบครัวพัฒนา การ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บริหารจัดการชุมชน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และ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ศูนย์เรียนรู้ชุมชน เพื่อการพัฒนาตามแนวปรัชญาของเศรษฐกิจพอเพียง </w:t>
            </w:r>
          </w:p>
          <w:p w:rsidR="00F16466" w:rsidRPr="00F16466" w:rsidRDefault="00B46719" w:rsidP="00F16466">
            <w:pPr>
              <w:tabs>
                <w:tab w:val="left" w:pos="567"/>
                <w:tab w:val="left" w:pos="1843"/>
              </w:tabs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F16466" w:rsidRPr="00F1646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1.4</w:t>
            </w:r>
            <w:r w:rsidR="00F16466" w:rsidRPr="00F16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F16466" w:rsidRPr="00F1646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เป้าหมายการพัฒนาตามแนวทาง</w:t>
            </w:r>
            <w:r w:rsidR="00F16466" w:rsidRPr="00F16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4 ด้าน 23 ตัวชี้วัด และการประเมินความ </w:t>
            </w:r>
            <w:r w:rsidR="00F16466" w:rsidRPr="00F1646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“อยู่เย็น เป็นสุข”</w:t>
            </w:r>
            <w:r w:rsidR="00F16466"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16466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="00F16466"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ความสุขมวลรวมของหมู่บ้าน/ชุมชน (</w:t>
            </w:r>
            <w:r w:rsidR="00F16466" w:rsidRPr="00F16466">
              <w:rPr>
                <w:rFonts w:ascii="TH SarabunPSK" w:hAnsi="TH SarabunPSK" w:cs="TH SarabunPSK"/>
                <w:sz w:val="32"/>
                <w:szCs w:val="32"/>
              </w:rPr>
              <w:t xml:space="preserve">Gross Village Happiness </w:t>
            </w:r>
            <w:r w:rsidR="00F16466"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F16466" w:rsidRPr="00F16466">
              <w:rPr>
                <w:rFonts w:ascii="TH SarabunPSK" w:hAnsi="TH SarabunPSK" w:cs="TH SarabunPSK"/>
                <w:sz w:val="32"/>
                <w:szCs w:val="32"/>
              </w:rPr>
              <w:t>GVH</w:t>
            </w:r>
            <w:r w:rsidR="00F16466"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F16466"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มุ่งเน้นการอธิบายเพื่อสร้างความเข้าใจถึงความสำคัญที่ต้องประเมินผล</w:t>
            </w:r>
            <w:r w:rsidR="00F16466"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16466"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วิธีการประเมิน และกำหนดวันประเมินร่วมกัน</w:t>
            </w:r>
          </w:p>
          <w:p w:rsidR="00F16466" w:rsidRPr="00F16466" w:rsidRDefault="00F16466" w:rsidP="00F16466">
            <w:pPr>
              <w:ind w:right="-28" w:firstLine="42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 จัด</w:t>
            </w:r>
            <w:r w:rsidRPr="00F16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สัมมนาการเรียนรู้วิถีชีวิตเศรษฐกิจพอเพียง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อย่างน้อยหมู่บ้านละ 1 วัน ตามรูปแบบ และวิธีการ       </w:t>
            </w:r>
            <w:r w:rsidRPr="00F1646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ที่กำหนด ตามข้อ 1 โดยมุ่งเน้นการปรับ</w:t>
            </w:r>
            <w:r w:rsidRPr="00F16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กรอบความคิด/กระบวนการทางความคิด (</w:t>
            </w:r>
            <w:r w:rsidRPr="00F16466">
              <w:rPr>
                <w:rFonts w:ascii="TH SarabunPSK" w:hAnsi="TH SarabunPSK" w:cs="TH SarabunPSK"/>
                <w:spacing w:val="-4"/>
                <w:sz w:val="32"/>
                <w:szCs w:val="32"/>
              </w:rPr>
              <w:t>Mindset</w:t>
            </w:r>
            <w:r w:rsidRPr="00F16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) </w:t>
            </w:r>
            <w:r w:rsidRPr="00F1646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ให้กลุ่มเป้าหมาย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ตระหนักถึงความสำคัญของการ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น้อมนำหลักปรัชญาของเศรษฐกิจพอเพียงไปสู่การป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บัต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ิในระดับครัวเรือน</w:t>
            </w:r>
          </w:p>
          <w:p w:rsidR="00F16466" w:rsidRPr="00F16466" w:rsidRDefault="00F16466" w:rsidP="00F1646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3. ส่งเสริมและสนับสนุนการขับเคลื่อนกิจกรรมการ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น้อมนำหลักปรัชญาของเศรษฐกิจพอเพียงไปสู่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การป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บัติ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ของครอบครัวพัฒนาเป้าหมาย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F16466" w:rsidRPr="00F16466" w:rsidRDefault="00F16466" w:rsidP="00F16466">
            <w:pPr>
              <w:pStyle w:val="ListParagraph"/>
              <w:numPr>
                <w:ilvl w:val="1"/>
                <w:numId w:val="31"/>
              </w:num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164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สร้างความมั่นคงทางอาหาร โดยการ </w:t>
            </w:r>
          </w:p>
          <w:p w:rsidR="00F16466" w:rsidRPr="00F16466" w:rsidRDefault="00F16466" w:rsidP="00F16466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3.1.1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มีการปลูกผัก พืชสวนครัว เพื่อใช้เป็นประกอบอาหารในชีวิตประจำวัน เพื่อลดค่าใช้จ่ายประจำวันตามสภาพพื้นที่ของครัวเรือน</w:t>
            </w:r>
          </w:p>
          <w:p w:rsidR="00F16466" w:rsidRPr="00F16466" w:rsidRDefault="00F16466" w:rsidP="00F16466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3.1.2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มีการเลี้ยงสัตว์ที่เป็นอาหารของครัวเรือน  เช่น ไก่ เป็ด ปลา กบ หรืออื่น ๆ ตามที่สภาพของพื้นที่แต่ละครัวเรือนจะทำได้</w:t>
            </w:r>
          </w:p>
          <w:p w:rsidR="00B46719" w:rsidRPr="00F16466" w:rsidRDefault="00F16466" w:rsidP="00F16466">
            <w:pPr>
              <w:ind w:right="-28" w:firstLine="425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      3.1.3 </w:t>
            </w:r>
            <w:r w:rsidRPr="00F16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มีการแปรรูป ผลิตผลในบ้านเพื่อเป็นการถนอมอาหาร และใช้ประโยชน์ของในครัวเรือนรูปแบบต่าง ๆ</w:t>
            </w:r>
          </w:p>
          <w:p w:rsidR="00F16466" w:rsidRPr="00F16466" w:rsidRDefault="00F16466" w:rsidP="00F16466">
            <w:pPr>
              <w:pStyle w:val="ListParagraph"/>
              <w:numPr>
                <w:ilvl w:val="1"/>
                <w:numId w:val="31"/>
              </w:numPr>
              <w:spacing w:line="259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สร้างสิ่งแวดล้อมให้ยั่งยืน โดยการ </w:t>
            </w:r>
          </w:p>
          <w:p w:rsidR="00F16466" w:rsidRPr="00F16466" w:rsidRDefault="00F16466" w:rsidP="00F16466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3.2.1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มีการบริหารจัดการขยะ ลดการใช้ผลิตภัณฑ์สร้างขยะคัดแยกขยะ นำกลับมาใช้ซ้ำ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หมักขยะเปียกเพื่อเป็นปุ๋ย หรือถังขยะเปียกลดโลกร้อน</w:t>
            </w:r>
          </w:p>
          <w:p w:rsidR="00B46719" w:rsidRPr="00F16466" w:rsidRDefault="00F16466" w:rsidP="00F16466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</w:p>
        </w:tc>
      </w:tr>
      <w:tr w:rsidR="00B46719" w:rsidRPr="00200D4A" w:rsidTr="00B46719">
        <w:trPr>
          <w:trHeight w:hRule="exact" w:val="397"/>
        </w:trPr>
        <w:tc>
          <w:tcPr>
            <w:tcW w:w="9017" w:type="dxa"/>
            <w:shd w:val="clear" w:color="auto" w:fill="auto"/>
            <w:vAlign w:val="center"/>
          </w:tcPr>
          <w:p w:rsidR="00B46719" w:rsidRPr="00200D4A" w:rsidRDefault="00B46719" w:rsidP="00F40C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B46719" w:rsidRPr="00200D4A" w:rsidTr="00B46719">
        <w:tc>
          <w:tcPr>
            <w:tcW w:w="9017" w:type="dxa"/>
            <w:shd w:val="clear" w:color="auto" w:fill="auto"/>
          </w:tcPr>
          <w:p w:rsidR="00F16466" w:rsidRPr="00F16466" w:rsidRDefault="00F16466" w:rsidP="00F16466">
            <w:pPr>
              <w:contextualSpacing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3.2.2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มีการจัดสุขลักษณะในบ้าน โดยการจัดบริเวณบ้าน </w:t>
            </w:r>
            <w:r w:rsidRPr="00F16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สะอาด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เป็นระเบียบไม่เป็นแหล่งเพาะเชื้อโรค และพาหะนำโรค</w:t>
            </w:r>
            <w:r w:rsidRPr="00F16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สวยงาม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รั้วกินได้ ไม้ดอกไม้ประดับ </w:t>
            </w:r>
            <w:r w:rsidRPr="00F16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สะดวก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ปลอดภัยในการใช้อุปกรณ์ประกอบอาชีพ </w:t>
            </w:r>
          </w:p>
          <w:p w:rsidR="00F16466" w:rsidRPr="00F16466" w:rsidRDefault="00F16466" w:rsidP="00F16466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       3.2.3 </w:t>
            </w:r>
            <w:r w:rsidRPr="00F1646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มีการใช้ทรัพยากรในบ้านอย่างคุ้มค่า ประหยัดและเกื้อกูลกัน เช่น น้ำจากการซักผ้านำไป      รดต้นไม้ เป็นต้น</w:t>
            </w:r>
          </w:p>
          <w:p w:rsidR="00F16466" w:rsidRPr="00F16466" w:rsidRDefault="00F16466" w:rsidP="00F16466">
            <w:pPr>
              <w:numPr>
                <w:ilvl w:val="1"/>
                <w:numId w:val="33"/>
              </w:numPr>
              <w:spacing w:line="259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สร้างภูมิคุ้มกันทางสังคม โดยการ </w:t>
            </w:r>
          </w:p>
          <w:p w:rsidR="00F16466" w:rsidRPr="00F16466" w:rsidRDefault="00F16466" w:rsidP="00F16466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3.3.1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มีการปฏิบัติศาสนากิจตามพิธีตามความเชื่อเป็นประจำ มีการแบ่งปันเอื้อเฟื้อเจือจานระหว่างกัน</w:t>
            </w:r>
          </w:p>
          <w:p w:rsidR="00F16466" w:rsidRPr="00F16466" w:rsidRDefault="00F16466" w:rsidP="00F16466">
            <w:pPr>
              <w:contextualSpacing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3.3.2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มีการเข้าร่วมกิจกรรมบำเพ็ญประโยชน์สาธารณะด้วยจิตอาสาอาสาสมัครเข้าร่วม</w:t>
            </w:r>
            <w:r w:rsidRPr="00F16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กิจกรรมเพื่อสาธารณะ ของหมู่บ้านการปรับปรุง ถนน คู คลองหรือการร่วมกิจกรรมการพัฒนาหมู่บ้านอื่น ๆ</w:t>
            </w:r>
          </w:p>
          <w:p w:rsidR="00F16466" w:rsidRPr="00F16466" w:rsidRDefault="00F16466" w:rsidP="00F16466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3.3.3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มีการออกกำลังกายเสริมสุขภาพ เพื่อสุขภาพร่างกายที่เข็งแรง ครัวเรือนต้องมีการออกกำลังกายในรูปแบบต่าง ๆ เป็นประจำ</w:t>
            </w:r>
          </w:p>
          <w:p w:rsidR="00F16466" w:rsidRPr="00F16466" w:rsidRDefault="00F16466" w:rsidP="00F16466">
            <w:pPr>
              <w:ind w:right="-28" w:firstLine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1646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4. </w:t>
            </w:r>
            <w:r w:rsidRPr="00F1646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สรุปและประเมินผลการดำเนินงาน พร้อมทั้งรายงานผลการดำเนินงาน</w:t>
            </w:r>
            <w:r w:rsidRPr="00F1646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ในระบบ </w:t>
            </w:r>
            <w:r w:rsidRPr="00F16466">
              <w:rPr>
                <w:rFonts w:ascii="TH SarabunPSK" w:hAnsi="TH SarabunPSK" w:cs="TH SarabunPSK"/>
                <w:spacing w:val="-4"/>
                <w:sz w:val="32"/>
                <w:szCs w:val="32"/>
              </w:rPr>
              <w:t>BPM</w:t>
            </w:r>
            <w:r w:rsidRPr="00F1646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ภายใน 7 วัน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หลังดำเนินการแล้วเสร็จ</w:t>
            </w:r>
          </w:p>
          <w:p w:rsidR="00F16466" w:rsidRPr="00F16466" w:rsidRDefault="00F16466" w:rsidP="00F16466">
            <w:pPr>
              <w:ind w:left="1560" w:right="-28" w:hanging="15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6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ผู้แทนครอบครัวพัฒนาอย่างน้อย 30 ครัวเรือน โดยคัดเลือกจากครอบครัวที่สมาชิก        ในครอบครัวมีคุณสมบัติ และมีกิจกรรมสมควรเป็นแบบอย่าง และสมัครใจเข้าร่วมโครงการสามารถขยายผลสู่ครอบครัวอื่น ๆ ได้ ด้วยการ</w:t>
            </w:r>
            <w:proofErr w:type="spellStart"/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จัดเป็น</w:t>
            </w:r>
            <w:proofErr w:type="spellEnd"/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จุดเรียนรู้ของชุมชน     ได้ต่อไป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จำนวนทั้งสิ้น </w:t>
            </w:r>
            <w:r w:rsidRPr="00F16466">
              <w:rPr>
                <w:rFonts w:ascii="TH SarabunPSK" w:hAnsi="TH SarabunPSK" w:cs="TH SarabunPSK"/>
                <w:sz w:val="32"/>
                <w:szCs w:val="32"/>
              </w:rPr>
              <w:t xml:space="preserve">263,400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คน/ครัวเรือน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(จำนวน </w:t>
            </w:r>
            <w:r w:rsidRPr="00F16466">
              <w:rPr>
                <w:rFonts w:ascii="TH SarabunPSK" w:hAnsi="TH SarabunPSK" w:cs="TH SarabunPSK"/>
                <w:sz w:val="32"/>
                <w:szCs w:val="32"/>
              </w:rPr>
              <w:t xml:space="preserve">8,780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หมู่บ้าน ๆ ละ </w:t>
            </w:r>
            <w:r w:rsidRPr="00F16466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)  </w:t>
            </w:r>
          </w:p>
          <w:p w:rsidR="00F16466" w:rsidRPr="00F16466" w:rsidRDefault="00F16466" w:rsidP="00F16466">
            <w:pPr>
              <w:spacing w:before="120"/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71,118,000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ตามทะเบียนจัดสรร</w:t>
            </w:r>
          </w:p>
          <w:p w:rsidR="00F16466" w:rsidRPr="00F16466" w:rsidRDefault="00F16466" w:rsidP="00F1646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</w:t>
            </w:r>
            <w:r w:rsidRPr="00F164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F16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16466" w:rsidRPr="00F16466" w:rsidRDefault="00F16466" w:rsidP="00F1646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F16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หมู่บ้านเศรษฐกิจพอเพียงเป้าหมาย จำนวน 8,780 หมู่บ้าน</w:t>
            </w:r>
          </w:p>
          <w:p w:rsidR="00F16466" w:rsidRPr="00F16466" w:rsidRDefault="00F16466" w:rsidP="00F16466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4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F164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ดำเนินการ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ในไตรมาส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(ตุลาคม  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F164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2562) อย่างน้อยหมู่บ้านละ  1 วัน</w:t>
            </w:r>
            <w:r w:rsidRPr="00F164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46719" w:rsidRDefault="00B46719" w:rsidP="00F40C11">
            <w:pPr>
              <w:tabs>
                <w:tab w:val="left" w:pos="1290"/>
              </w:tabs>
              <w:spacing w:before="120"/>
              <w:ind w:left="1985" w:hanging="198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รอบครัวพัฒนา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 และเกิดความตระหนักในการปรับเปลี่ยน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การใช้ชีวิต และการพัฒนาหมู่บ้านที่สมดุล สอดคล้องตามหลักปรัชญาของเศรษฐกิจพอเพียง</w:t>
            </w:r>
            <w:r w:rsidRPr="00200D4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B46719" w:rsidRPr="00200D4A" w:rsidRDefault="00B46719" w:rsidP="00F40C11">
            <w:pPr>
              <w:tabs>
                <w:tab w:val="left" w:pos="12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จำนวนครอบครัวพัฒนา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ที่ได้รับการพัฒนา </w:t>
            </w:r>
            <w:r w:rsidRPr="00200D4A">
              <w:rPr>
                <w:rFonts w:ascii="TH SarabunPSK" w:hAnsi="TH SarabunPSK" w:cs="TH SarabunPSK"/>
                <w:sz w:val="32"/>
                <w:szCs w:val="32"/>
              </w:rPr>
              <w:t xml:space="preserve">263,400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คน/ครัวเรือน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สำนักเสริมสร้างความเข้มแข็งชุมชน</w:t>
            </w:r>
          </w:p>
          <w:p w:rsidR="00B46719" w:rsidRPr="00200D4A" w:rsidRDefault="00B46719" w:rsidP="00F40C11">
            <w:pPr>
              <w:tabs>
                <w:tab w:val="left" w:pos="567"/>
                <w:tab w:val="left" w:pos="1843"/>
              </w:tabs>
              <w:spacing w:before="120"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เจ้าหน้าที่ผู้รับผิดชอบ   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1. นาย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รังสรรค์ </w:t>
            </w:r>
            <w:proofErr w:type="spellStart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หัง</w:t>
            </w:r>
            <w:proofErr w:type="spellEnd"/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สนาวิน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ผู้อำนวยการกลุ่มงานส่งเสริมการบริหารจัดการชุมชน </w:t>
            </w:r>
          </w:p>
          <w:p w:rsidR="00B46719" w:rsidRPr="00200D4A" w:rsidRDefault="00B46719" w:rsidP="00F40C11">
            <w:pPr>
              <w:tabs>
                <w:tab w:val="left" w:pos="567"/>
                <w:tab w:val="left" w:pos="1843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 08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117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0557,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2141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6105             </w:t>
            </w:r>
          </w:p>
          <w:p w:rsidR="00B46719" w:rsidRPr="00200D4A" w:rsidRDefault="00B46719" w:rsidP="00F40C11">
            <w:pPr>
              <w:tabs>
                <w:tab w:val="left" w:pos="567"/>
                <w:tab w:val="left" w:pos="1843"/>
              </w:tabs>
              <w:spacing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อรวรรณ เพ</w:t>
            </w:r>
            <w:proofErr w:type="spellStart"/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ีย</w:t>
            </w:r>
            <w:proofErr w:type="spellEnd"/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ราษฎร์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B46719" w:rsidRPr="00200D4A" w:rsidRDefault="00B46719" w:rsidP="00F40C11">
            <w:pPr>
              <w:tabs>
                <w:tab w:val="left" w:pos="357"/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โทรศัพท์ 0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9 0951 0595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2141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616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B46719" w:rsidRPr="00C511B5" w:rsidRDefault="00B46719" w:rsidP="00C511B5">
            <w:pPr>
              <w:tabs>
                <w:tab w:val="left" w:pos="1290"/>
              </w:tabs>
              <w:spacing w:before="120"/>
              <w:ind w:left="1985" w:hanging="198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</w:tbl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Pr="001A2214" w:rsidRDefault="00B46719" w:rsidP="00B46719">
      <w:pPr>
        <w:tabs>
          <w:tab w:val="left" w:pos="15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A221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2. เสริมสร้างกระบวนการบริหารจัดการชุมชน</w:t>
      </w:r>
    </w:p>
    <w:p w:rsidR="00B46719" w:rsidRPr="001A2214" w:rsidRDefault="00B46719" w:rsidP="00B4671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2.2</w:t>
      </w:r>
      <w:r w:rsidRPr="001A22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A2214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การจัดทำแผนพัฒนาวิถีชีวิตเศรษฐกิจพอเพียง</w:t>
      </w:r>
    </w:p>
    <w:p w:rsidR="00B46719" w:rsidRPr="001A2214" w:rsidRDefault="00B46719" w:rsidP="00B46719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1A221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1A22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A2214">
        <w:rPr>
          <w:rFonts w:ascii="TH SarabunPSK" w:hAnsi="TH SarabunPSK" w:cs="TH SarabunPSK"/>
          <w:sz w:val="32"/>
          <w:szCs w:val="32"/>
          <w:cs/>
        </w:rPr>
        <w:t>เพื่อ</w:t>
      </w:r>
      <w:r w:rsidRPr="001A2214">
        <w:rPr>
          <w:rFonts w:ascii="TH SarabunPSK" w:hAnsi="TH SarabunPSK" w:cs="TH SarabunPSK" w:hint="cs"/>
          <w:sz w:val="32"/>
          <w:szCs w:val="32"/>
          <w:cs/>
        </w:rPr>
        <w:t xml:space="preserve">ส่งเสริมและสนับสนุนการมีส่วนร่วมในการพัฒนาตนเอง และชุมชนอย่างมีทิศทาง       </w:t>
      </w:r>
      <w:r w:rsidRPr="001A2214">
        <w:rPr>
          <w:rFonts w:ascii="TH SarabunPSK" w:hAnsi="TH SarabunPSK" w:cs="TH SarabunPSK"/>
          <w:sz w:val="32"/>
          <w:szCs w:val="32"/>
          <w:cs/>
        </w:rPr>
        <w:tab/>
      </w:r>
      <w:r w:rsidRPr="001A2214">
        <w:rPr>
          <w:rFonts w:ascii="TH SarabunPSK" w:hAnsi="TH SarabunPSK" w:cs="TH SarabunPSK" w:hint="cs"/>
          <w:sz w:val="32"/>
          <w:szCs w:val="32"/>
          <w:cs/>
        </w:rPr>
        <w:t xml:space="preserve">          ที่สอดคล้องตามหลักปรัชญาของเศรษฐกิจพอเพียง ศักยภาพและบริบทของชุมชน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B46719" w:rsidRPr="001A2214" w:rsidTr="00F40C11">
        <w:trPr>
          <w:trHeight w:hRule="exact" w:val="397"/>
        </w:trPr>
        <w:tc>
          <w:tcPr>
            <w:tcW w:w="9242" w:type="dxa"/>
            <w:shd w:val="clear" w:color="auto" w:fill="auto"/>
            <w:vAlign w:val="center"/>
          </w:tcPr>
          <w:p w:rsidR="00B46719" w:rsidRPr="001A2214" w:rsidRDefault="00B46719" w:rsidP="00F40C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2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B46719" w:rsidRPr="001A2214" w:rsidTr="00F40C11">
        <w:tc>
          <w:tcPr>
            <w:tcW w:w="9242" w:type="dxa"/>
            <w:shd w:val="clear" w:color="auto" w:fill="auto"/>
          </w:tcPr>
          <w:p w:rsidR="00B46719" w:rsidRPr="00955B7B" w:rsidRDefault="00B46719" w:rsidP="00F40C11">
            <w:pPr>
              <w:spacing w:before="120" w:after="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5B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B46719" w:rsidRPr="00955B7B" w:rsidRDefault="00B46719" w:rsidP="00F40C11">
            <w:pPr>
              <w:spacing w:before="120"/>
              <w:ind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สำนักงานพัฒนาชุมชนอำเภอ</w:t>
            </w:r>
            <w:r w:rsidRPr="00955B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จัดกิจกรรมส่งเสริม</w:t>
            </w:r>
            <w:r w:rsidRPr="00955B7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การจัดทำแผนพัฒนาวิถีชีวิตเศรษฐกิจพอเพียง</w:t>
            </w:r>
            <w:r w:rsidRPr="00955B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  ในหมู่บ้านเป้าหมาย</w:t>
            </w:r>
            <w:r w:rsidRPr="00955B7B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955B7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เพื่อส่งเสริมและสนับสนุนการมีส่วนร่วมในการพัฒนาตนเอง และชุมชนอย่างมีทิศทาง</w:t>
            </w:r>
            <w:r w:rsidRPr="00955B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</w:t>
            </w:r>
            <w:r w:rsidRPr="00955B7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ที่สอดคล้องตามหลักปรัชญาของเศรษฐกิจพอเพียง ศักยภาพและบริบทของชุมชน 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>โดยมีขั้นตอนการดำเนินงาน ประกอบด้วย</w:t>
            </w:r>
          </w:p>
          <w:p w:rsidR="00B46719" w:rsidRPr="00955B7B" w:rsidRDefault="00B46719" w:rsidP="00F40C11">
            <w:pPr>
              <w:ind w:firstLine="425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55B7B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955B7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 กำหนดรูปแบบ</w:t>
            </w:r>
            <w:r w:rsidRPr="00955B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วิธีการ</w:t>
            </w:r>
            <w:r w:rsidRPr="00955B7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ส่งเสริมการ</w:t>
            </w:r>
            <w:r w:rsidRPr="00955B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จัดทำ</w:t>
            </w:r>
            <w:r w:rsidRPr="00955B7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แผนพัฒนาวิถีชีวิตเศรษฐกิจพอเพียง</w:t>
            </w:r>
            <w:r w:rsidRPr="00955B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โดยพิจารณาจากกรอบ</w:t>
            </w:r>
            <w:r w:rsidRPr="00955B7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</w:r>
            <w:r w:rsidRPr="00955B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การเรียนรู้ ดังนี้</w:t>
            </w:r>
            <w:r w:rsidRPr="00955B7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:rsidR="00B46719" w:rsidRPr="00955B7B" w:rsidRDefault="00B46719" w:rsidP="00F40C11">
            <w:pPr>
              <w:tabs>
                <w:tab w:val="left" w:pos="357"/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1.1 วิเคราะห์ข้อมูลของครัวเรือน เพื่อทำแผนชีวิตของครัวเรือน วิเคราะห์ข้อมูลของชุมชน เพื่อจัดทำ 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หรือทบทวน/ปรับแผนชุมชน สำหรับนำไปเป็นเครื่องมือในการกำกับทิศทางการพัฒนาหมู่บ้านต่อไป ซึ่งการจัดทำแผนชีวิตของครัวเรือน ควรเชื่อมโยงกับกิจกรรมการตั้งปณิธาน เพื่อนำไปสู่การ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>น้อมนำหลักปรัชญาของเศรษฐกิจพอเพียงไปสู่การป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ฏิ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>บัต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ในระดับบุคคล 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และครอบครัว</w:t>
            </w:r>
          </w:p>
          <w:p w:rsidR="00B46719" w:rsidRPr="00955B7B" w:rsidRDefault="00B46719" w:rsidP="00F40C11">
            <w:pPr>
              <w:tabs>
                <w:tab w:val="left" w:pos="357"/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1.2 การประเมินเพื่อตรวจสอบสภาพของหมู่บ้านตามเกณฑ์ประเมินหมู่บ้านเศรษฐกิจพอเพียงต้นแบบของกระทรวงมหาดไทย (4 ด้าน 23 ตัวชี้วัด) โดยคณะกรรมการหมู่บ้านร่วมกับคณะทำงานระดับตำบลจัดการประเมิน และกรอกข้อมูลหมู่บ้านตามแนวทางที่กรมฯ กำหนด หลังจากนั้นคณะทำงานระดับอำเภอรับรองผลการประเมิน พร้อมจัดทำทะเบียน ส่งผลการประเมินให้คณะทำงานระดับจังหวัดรับรองผล ทั้งนี้ ต้องจัดทำทะเบียนหมู่บ้านเพื่อนำไปใช้เป็นข้อมูลในการเปรียบเทียบผลกับข้อมูลหลังการพัฒนาต่อไป</w:t>
            </w:r>
            <w:r w:rsidRPr="00955B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และนำผลจากการประเมินมาใช้เป็นข้อมูลในการวางแผนพัฒนาเพื่อแก้ไขปัญหาที่ทำให้ผ่านตัวชี้วัด หรือพัฒนาให้ดีขึ้น</w:t>
            </w:r>
          </w:p>
          <w:p w:rsidR="00B46719" w:rsidRPr="00955B7B" w:rsidRDefault="00B46719" w:rsidP="00F40C11">
            <w:pPr>
              <w:tabs>
                <w:tab w:val="left" w:pos="357"/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5B7B">
              <w:rPr>
                <w:rFonts w:ascii="TH SarabunPSK" w:hAnsi="TH SarabunPSK" w:cs="TH SarabunPSK"/>
                <w:sz w:val="32"/>
                <w:szCs w:val="32"/>
              </w:rPr>
              <w:t xml:space="preserve">        1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ประเมินความ “อยู่เย็น เป็นสุข” หรือความสุขมวลรวมของหมู่บ้าน/ชุมชน ก่อนการพัฒนาหมู่บ้าน (ครั้งที่ 1) โดยกลุ่มเป้าหมายที่เข้าร่วมเวที ได้แก่ ผู้แทนครอบครัวพัฒนา แกนนำหมู่บ้าน ผู้แทนกลุ่ม/องค์กร/คุ้มบ้าน ผู้แทนครัวเรือนอื่น ๆ และผู้ที่มีส่วนเกี่ยวข้อง อย่างน้อย 30 คน ผลที่ได้จาก (</w:t>
            </w:r>
            <w:r w:rsidRPr="00955B7B">
              <w:rPr>
                <w:rFonts w:ascii="TH SarabunPSK" w:hAnsi="TH SarabunPSK" w:cs="TH SarabunPSK"/>
                <w:sz w:val="32"/>
                <w:szCs w:val="32"/>
              </w:rPr>
              <w:t xml:space="preserve">Gross Village Happiness 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955B7B">
              <w:rPr>
                <w:rFonts w:ascii="TH SarabunPSK" w:hAnsi="TH SarabunPSK" w:cs="TH SarabunPSK"/>
                <w:sz w:val="32"/>
                <w:szCs w:val="32"/>
              </w:rPr>
              <w:t>GVH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5B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นำไปใช้เป็นข้อมูลในการวางแผนพัฒนาเพื่อแก้ไขปัญหาที่ทำให้มีความสุขน้อย หรือพัฒนาให้ดีขึ้น</w:t>
            </w:r>
          </w:p>
          <w:p w:rsidR="00B46719" w:rsidRPr="00955B7B" w:rsidRDefault="00B46719" w:rsidP="003E7D20">
            <w:pPr>
              <w:ind w:firstLine="45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5B7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</w:t>
            </w:r>
            <w:r w:rsidRPr="00955B7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การจัดทำแผนพัฒนาวิถีชีวิตเศรษฐกิจพอเพียง 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ตามรูปแบบ และวิธีการที่กำหนดในข้อ 1</w:t>
            </w:r>
          </w:p>
          <w:p w:rsidR="00955B7B" w:rsidRDefault="00955B7B" w:rsidP="00F40C11">
            <w:pPr>
              <w:spacing w:before="120"/>
              <w:ind w:firstLine="426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3. ส่งเสริมและสนับสนุนให้หมู่บ้านวางแผนเพื่อกำหนดกิจกรรม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>พัฒนาวิถีชีวิตเศรษฐกิจพอเพียง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ที่สอดคล้องกับผลการประเมิน 4 ด้าน 23 ตัวชี้วัดและผลประเมินความ “อยู่เย็น เป็นสุข” หรือความสุขมวลรวมของหมู่บ้าน/ชุมชน ครั้งที่ 1 โดยเริ่มจาก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ระดับครัวเรือน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จะต้องมีการดำเนินกิจกรรมเพื่อให้เกิดผล 3 ด้าน คือ 1. </w:t>
            </w:r>
            <w:r w:rsidRPr="00955B7B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สร้างความมั่นคงทางอาหาร</w:t>
            </w:r>
            <w:r w:rsidRPr="00955B7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>2. สร้างสิ่งแวดล้อมให้ยั่งยืน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55B7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955B7B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สร้างภูมิคุ้มกันทางสังคม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ให้สมดุลก่อน 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ระดับกลุ่ม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เป็นการรวมกลุ่มเพื่อผลิต สวัสดิการ การตลาด ฯลฯ 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ระดับชุมชน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เน้นการสร้างเครือข่ายความร่วมมือด้านต่าง ๆ</w:t>
            </w:r>
          </w:p>
          <w:p w:rsidR="00B46719" w:rsidRPr="00955B7B" w:rsidRDefault="00955B7B" w:rsidP="00955B7B">
            <w:pPr>
              <w:spacing w:before="120"/>
              <w:ind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B46719" w:rsidRPr="001A2214" w:rsidTr="00F40C11">
        <w:trPr>
          <w:trHeight w:hRule="exact" w:val="397"/>
        </w:trPr>
        <w:tc>
          <w:tcPr>
            <w:tcW w:w="9242" w:type="dxa"/>
            <w:shd w:val="clear" w:color="auto" w:fill="auto"/>
            <w:vAlign w:val="center"/>
          </w:tcPr>
          <w:p w:rsidR="00B46719" w:rsidRPr="001A2214" w:rsidRDefault="00B46719" w:rsidP="00F40C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2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B46719" w:rsidRPr="001A2214" w:rsidTr="00F40C11">
        <w:tc>
          <w:tcPr>
            <w:tcW w:w="9242" w:type="dxa"/>
            <w:shd w:val="clear" w:color="auto" w:fill="auto"/>
          </w:tcPr>
          <w:p w:rsidR="00955B7B" w:rsidRPr="00955B7B" w:rsidRDefault="00955B7B" w:rsidP="00955B7B">
            <w:pPr>
              <w:spacing w:before="120"/>
              <w:ind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5B7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4. </w:t>
            </w:r>
            <w:r w:rsidRPr="00955B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สรุปและประเมินผลการดำเนินงาน พร้อมทั้งรายงานผลการดำเนินงาน</w:t>
            </w:r>
            <w:r w:rsidRPr="00955B7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ในระบบ </w:t>
            </w:r>
            <w:r w:rsidRPr="00955B7B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BPM </w:t>
            </w:r>
            <w:r w:rsidRPr="00955B7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ภายใน 7 วัน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หลังดำเนินการแล้วเสร็จ</w:t>
            </w:r>
          </w:p>
          <w:p w:rsidR="00955B7B" w:rsidRPr="00955B7B" w:rsidRDefault="00955B7B" w:rsidP="00955B7B">
            <w:pPr>
              <w:tabs>
                <w:tab w:val="left" w:pos="426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55B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955B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955B7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ผู้แทนครอบครัวพัฒนา แกนนำหมู่บ้าน ผู้แทนกลุ่ม/องค์กร/คุ้มบ้าน ผู้แทนครัวเรือนอื่น ๆ</w:t>
            </w: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955B7B" w:rsidRPr="00955B7B" w:rsidRDefault="00955B7B" w:rsidP="00955B7B">
            <w:pPr>
              <w:tabs>
                <w:tab w:val="left" w:pos="426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5B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และผู้ที่มีส่วนเกี่ยวข้อง อย่างน้อย 30 คน</w:t>
            </w:r>
          </w:p>
          <w:p w:rsidR="00B46719" w:rsidRDefault="00B46719" w:rsidP="00F40C11">
            <w:pPr>
              <w:spacing w:before="120"/>
              <w:ind w:right="-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22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71,118,000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ตามทะเบียนจัดสรร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A22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</w:t>
            </w:r>
            <w:r w:rsidRPr="001A2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1A22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  <w:p w:rsidR="009164B1" w:rsidRDefault="00B46719" w:rsidP="003E7D20">
            <w:pPr>
              <w:spacing w:before="120"/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1A22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หมู่บ้านเศรษฐกิจพอเพียงเป้าหมาย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8,780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หมู่บ้าน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A22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1A2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9164B1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9164B1">
              <w:rPr>
                <w:rFonts w:ascii="TH SarabunPSK" w:hAnsi="TH SarabunPSK" w:cs="TH SarabunPSK"/>
                <w:sz w:val="32"/>
                <w:szCs w:val="32"/>
                <w:cs/>
              </w:rPr>
              <w:t>ในไตรมาส</w:t>
            </w:r>
            <w:r w:rsidRPr="009164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 </w:t>
            </w:r>
            <w:r w:rsidR="003E7D20" w:rsidRPr="009164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1 - </w:t>
            </w:r>
            <w:r w:rsidRPr="009164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  <w:r w:rsidRPr="009164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164B1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9164B1" w:rsidRPr="009164B1"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</w:t>
            </w:r>
            <w:r w:rsidRPr="009164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าคม </w:t>
            </w:r>
            <w:r w:rsidR="009164B1" w:rsidRPr="009164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2562 </w:t>
            </w:r>
            <w:r w:rsidRPr="009164B1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9164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 2563) </w:t>
            </w:r>
          </w:p>
          <w:p w:rsidR="00B46719" w:rsidRDefault="009164B1" w:rsidP="009164B1">
            <w:pPr>
              <w:ind w:right="-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="00B46719" w:rsidRPr="009164B1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อย่างน้อยหมู่บ้านละ 1 วัน</w:t>
            </w:r>
          </w:p>
          <w:p w:rsidR="00B46719" w:rsidRDefault="00B46719" w:rsidP="00F40C11">
            <w:pPr>
              <w:spacing w:before="120"/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1A22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ครอบครัว และหมู่บ้านเป้าหมายสามารถวิเคราะห์ข้อมูลเพื่อนำไปสู่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</w:p>
          <w:p w:rsidR="00B46719" w:rsidRDefault="00B46719" w:rsidP="00F40C11">
            <w:pPr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ตนเองและชุมชนอย่างมีทิศทางที่สอดคล้องตามหลักปรัชญาของเศรษฐกิจพอเพียง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B46719" w:rsidRPr="001A2214" w:rsidRDefault="00B46719" w:rsidP="00F40C11">
            <w:pPr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ศักยภาพ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และบริบทของชุมชน</w:t>
            </w:r>
          </w:p>
          <w:p w:rsidR="00B46719" w:rsidRPr="001A2214" w:rsidRDefault="00B46719" w:rsidP="00F40C11">
            <w:pPr>
              <w:tabs>
                <w:tab w:val="left" w:pos="1290"/>
              </w:tabs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22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1A221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4671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จำนวน</w:t>
            </w:r>
            <w:r w:rsidRPr="00B4671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หมู่บ้านเป้าหมายที่มี</w:t>
            </w:r>
            <w:r w:rsidRPr="00B4671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การวิเคราะห์ข้อมูลเพื่อนำไปสู่</w:t>
            </w:r>
            <w:r w:rsidRPr="00B4671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การพัฒนาตนเอง </w:t>
            </w:r>
            <w:r w:rsidRPr="00B4671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8,780 แห่ง</w:t>
            </w:r>
            <w:r w:rsidRPr="00B4671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1A22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สำนักเสริมสร้างความเข้มแข็งชุมชน</w:t>
            </w:r>
          </w:p>
          <w:p w:rsidR="00B46719" w:rsidRPr="001A2214" w:rsidRDefault="00B46719" w:rsidP="00F40C11">
            <w:pPr>
              <w:tabs>
                <w:tab w:val="left" w:pos="567"/>
                <w:tab w:val="left" w:pos="1843"/>
              </w:tabs>
              <w:spacing w:before="120"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22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เจ้าหน้าที่ผู้รับผิดชอบ   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1. นาย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รังสรรค์ </w:t>
            </w:r>
            <w:proofErr w:type="spellStart"/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หัง</w:t>
            </w:r>
            <w:proofErr w:type="spellEnd"/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สนาวิน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ผู้อำนวยการกลุ่มงานส่งเสริมการบริหารจัดการชุมชน </w:t>
            </w:r>
          </w:p>
          <w:p w:rsidR="00B46719" w:rsidRPr="001A2214" w:rsidRDefault="00B46719" w:rsidP="00F40C11">
            <w:pPr>
              <w:tabs>
                <w:tab w:val="left" w:pos="567"/>
                <w:tab w:val="left" w:pos="1843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 08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117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0557,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2141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6105             </w:t>
            </w:r>
          </w:p>
          <w:p w:rsidR="00B46719" w:rsidRPr="001A2214" w:rsidRDefault="00B46719" w:rsidP="00F40C11">
            <w:pPr>
              <w:tabs>
                <w:tab w:val="left" w:pos="567"/>
                <w:tab w:val="left" w:pos="1843"/>
              </w:tabs>
              <w:spacing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อรวรรณ เพ</w:t>
            </w:r>
            <w:proofErr w:type="spellStart"/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ีย</w:t>
            </w:r>
            <w:proofErr w:type="spellEnd"/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ราษฎร์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B46719" w:rsidRPr="001A2214" w:rsidRDefault="00B46719" w:rsidP="00F40C11">
            <w:pPr>
              <w:tabs>
                <w:tab w:val="left" w:pos="1010"/>
              </w:tabs>
              <w:spacing w:after="120"/>
              <w:ind w:right="-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โทรศัพท์ 0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>9 0951 0595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2141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2214">
              <w:rPr>
                <w:rFonts w:ascii="TH SarabunPSK" w:hAnsi="TH SarabunPSK" w:cs="TH SarabunPSK"/>
                <w:sz w:val="32"/>
                <w:szCs w:val="32"/>
                <w:cs/>
              </w:rPr>
              <w:t>616</w:t>
            </w:r>
            <w:r w:rsidRPr="001A22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</w:tbl>
    <w:p w:rsidR="00B46719" w:rsidRPr="001A2214" w:rsidRDefault="00B46719" w:rsidP="00B46719">
      <w:pPr>
        <w:rPr>
          <w:rFonts w:ascii="TH SarabunPSK" w:hAnsi="TH SarabunPSK" w:cs="TH SarabunPSK"/>
        </w:rPr>
      </w:pPr>
    </w:p>
    <w:p w:rsidR="00B46719" w:rsidRPr="001A2214" w:rsidRDefault="00B46719" w:rsidP="00B46719">
      <w:pPr>
        <w:rPr>
          <w:rFonts w:ascii="TH SarabunPSK" w:hAnsi="TH SarabunPSK" w:cs="TH SarabunPSK"/>
        </w:rPr>
      </w:pPr>
    </w:p>
    <w:p w:rsidR="00B46719" w:rsidRPr="001A2214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Default="00B46719" w:rsidP="00B4671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6719" w:rsidRPr="00200D4A" w:rsidRDefault="00B46719" w:rsidP="00B46719">
      <w:pPr>
        <w:tabs>
          <w:tab w:val="left" w:pos="15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00D4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2. เสริมสร้างกระบวนการบริหารจัดการชุมชน</w:t>
      </w:r>
    </w:p>
    <w:p w:rsidR="00B46719" w:rsidRPr="00200D4A" w:rsidRDefault="00B46719" w:rsidP="00B4671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2.3</w:t>
      </w:r>
      <w:r w:rsidRPr="00200D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การขับเคลื่อนกิจกรรมพัฒนาวิถีชีวิตเศรษฐกิจพอเพียง </w:t>
      </w:r>
    </w:p>
    <w:p w:rsidR="00B46719" w:rsidRPr="00200D4A" w:rsidRDefault="00B46719" w:rsidP="00B46719">
      <w:pPr>
        <w:spacing w:line="216" w:lineRule="auto"/>
        <w:ind w:left="1418" w:hanging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00D4A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  <w:r w:rsidRPr="00200D4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00D4A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เพื่อส่งเสริมและสนับสนุนการมีส่วนร่วมในการพัฒนาตนเอง และ</w:t>
      </w:r>
      <w:r w:rsidRPr="00200D4A">
        <w:rPr>
          <w:rFonts w:ascii="TH SarabunPSK" w:hAnsi="TH SarabunPSK" w:cs="TH SarabunPSK" w:hint="cs"/>
          <w:sz w:val="32"/>
          <w:szCs w:val="32"/>
          <w:cs/>
        </w:rPr>
        <w:t>ชุมชนอย่างมีทิศทาง</w:t>
      </w:r>
      <w:r w:rsidR="00B3414C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200D4A">
        <w:rPr>
          <w:rFonts w:ascii="TH SarabunPSK" w:hAnsi="TH SarabunPSK" w:cs="TH SarabunPSK" w:hint="cs"/>
          <w:sz w:val="32"/>
          <w:szCs w:val="32"/>
          <w:cs/>
        </w:rPr>
        <w:t xml:space="preserve">          ที่สอดคล้องตามหลักปรัชญาของเศรษฐกิจพอเพียง ศักยภาพและบริบทของชุมชน</w:t>
      </w:r>
    </w:p>
    <w:p w:rsidR="00B46719" w:rsidRPr="00200D4A" w:rsidRDefault="00B46719" w:rsidP="00B46719">
      <w:pPr>
        <w:tabs>
          <w:tab w:val="left" w:pos="709"/>
        </w:tabs>
        <w:spacing w:line="216" w:lineRule="auto"/>
        <w:jc w:val="thaiDistribute"/>
        <w:rPr>
          <w:rFonts w:ascii="TH SarabunPSK" w:hAnsi="TH SarabunPSK" w:cs="TH SarabunPSK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B46719" w:rsidRPr="00200D4A" w:rsidTr="00F40C11">
        <w:trPr>
          <w:trHeight w:hRule="exact" w:val="397"/>
        </w:trPr>
        <w:tc>
          <w:tcPr>
            <w:tcW w:w="9242" w:type="dxa"/>
            <w:shd w:val="clear" w:color="auto" w:fill="auto"/>
            <w:vAlign w:val="center"/>
          </w:tcPr>
          <w:p w:rsidR="00B46719" w:rsidRPr="00200D4A" w:rsidRDefault="00B46719" w:rsidP="00F40C1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B46719" w:rsidRPr="00200D4A" w:rsidTr="00F40C11">
        <w:tc>
          <w:tcPr>
            <w:tcW w:w="9242" w:type="dxa"/>
            <w:shd w:val="clear" w:color="auto" w:fill="auto"/>
          </w:tcPr>
          <w:p w:rsidR="00B46719" w:rsidRPr="00B46719" w:rsidRDefault="00B46719" w:rsidP="003E7D2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B46719" w:rsidRPr="00B46719" w:rsidRDefault="00B46719" w:rsidP="003E7D20">
            <w:pPr>
              <w:ind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สำนักงานพัฒนาชุมชนอำเภอ</w:t>
            </w:r>
            <w:r w:rsidRPr="00B4671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จัด</w:t>
            </w:r>
            <w:r w:rsidRPr="00B4671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กิจกรรมพัฒนาวิถีชีวิตเศรษฐกิจพอเพียง</w:t>
            </w:r>
            <w:r w:rsidRPr="00B4671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ในหมู่บ้านเป้าหมาย</w:t>
            </w:r>
            <w:r w:rsidRPr="00B46719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B4671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  </w:t>
            </w:r>
            <w:r w:rsidRPr="00B4671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เพื่อส่งเสริมและสนับสนุนการมีส่วนร่วมในการพัฒนาตนเอง และชุมชนอย่างมีทิศทางที่สอดคล้องตามหลักปรัชญาของเศรษฐกิจพอเพียง ศักยภาพและบริบทของชุมชน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โดยมีขั้นตอนการดำเนินงาน ประกอบด้วย</w:t>
            </w:r>
          </w:p>
          <w:p w:rsidR="00B46719" w:rsidRDefault="00B46719" w:rsidP="003E7D20">
            <w:pPr>
              <w:tabs>
                <w:tab w:val="left" w:pos="388"/>
              </w:tabs>
              <w:ind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ส่งเสริมและสนับสนุนให้หมู่บ้านนำผลจากกิจกรรมการ</w:t>
            </w:r>
            <w:r w:rsidRPr="00B4671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ส่งเสริม</w:t>
            </w:r>
            <w:r w:rsidRPr="00B4671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การจัดทำแผนชีวิตและแผนชุมชน</w:t>
            </w:r>
            <w:r w:rsidRPr="00B4671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B46719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 </w:t>
            </w:r>
            <w:r w:rsidRPr="00B4671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อันประกอบด้วย 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แผนชีวิตของครอบครัว 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แผนชุมชน 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จากการประเมินเพื่อตรวจสอบสภาพของหมู่บ้านตามเกณฑ์ประเมินหมู่บ้านเศรษฐกิจพอเพียงต้นแบบของกระทรวงมหาดไทย (4 ด้าน            23 ตัวชี้วัด) และผลการประเมินความ “อยู่เย็น เป็นสุข” หรือความสุขมวลรวมของหมู่บ้าน/ชุมชน ก่อนการพัฒนาหมู่บ้าน (ครั้งที่ 1)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467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มาเป็นข้อมูลในการวางแผนพัฒนาเพื่อแก้ไขปัญหาหรือพัฒนาให้ดีขึ้น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โดยมุ่งเน้นการพึ่งตนเอง หมู่บ้านสามารถดำเนินการได้เอง หรือประสานความร่วมมือจากหน่วยงานภายนอกเป็นลำดับแรกก่อน</w:t>
            </w:r>
          </w:p>
          <w:p w:rsidR="006344BF" w:rsidRPr="00200D4A" w:rsidRDefault="006344BF" w:rsidP="006344BF">
            <w:pPr>
              <w:spacing w:line="216" w:lineRule="auto"/>
              <w:ind w:firstLine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ส่งเสริมและสนับสนุนให้หมู่บ้านคัดเลือกกิจกรรมที่ได้จากการสังเคราะห์ข้อมูลในข้อ 1 มาสู่          การกำหนดกิจกรรมการพัฒนาเพื่อแก้ไขปัญหาหรือพัฒนาที่หมู่บ้านสามารถดำเนินการได้เอง โดยมุ่งเน้น    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การพัฒนาวิถีชีวิต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หรือวิถีชุมชนที่สอดคล้องตามหลักปรัชญาของ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เศรษฐกิจพอเพียงเป็นหลัก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ทั้งนี้ กรมฯ สนับสนุนงบประมาณในการดำเนินกิจกรรมเป็นค่าใช้จ่ายสำหรับ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 และหรือการ</w:t>
            </w:r>
            <w:r w:rsidRPr="00200D4A">
              <w:rPr>
                <w:rFonts w:ascii="TH SarabunPSK" w:hAnsi="TH SarabunPSK" w:cs="TH SarabunPSK"/>
                <w:sz w:val="32"/>
                <w:szCs w:val="32"/>
                <w:cs/>
              </w:rPr>
              <w:t>จัดหาวัสดุ อุปกรณ์</w:t>
            </w:r>
            <w:r w:rsidRPr="00200D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ยกเว้นครุภัณฑ์ ที่สอดคล้องตามความต้องการของหมู่บ้านเป็นหลัก อาทิเช่น</w:t>
            </w:r>
          </w:p>
          <w:p w:rsidR="00B06312" w:rsidRPr="006344BF" w:rsidRDefault="00B06312" w:rsidP="00B06312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6312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2.1 ฝึกทักษะการผลิตของกิน ของใช้ เพื่อการดำเนินชีวิตตามแนวทางปรัชญาของเศรษฐกิจพอเพียง</w:t>
            </w:r>
            <w:r w:rsidRPr="00B0631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6344BF">
              <w:rPr>
                <w:rFonts w:ascii="TH SarabunPSK" w:hAnsi="TH SarabunPSK" w:cs="TH SarabunPSK"/>
                <w:spacing w:val="-6"/>
                <w:szCs w:val="32"/>
                <w:cs/>
              </w:rPr>
              <w:t>ดังนี้</w:t>
            </w:r>
            <w:r w:rsidRPr="006344BF">
              <w:rPr>
                <w:rFonts w:ascii="TH SarabunPSK" w:hAnsi="TH SarabunPSK" w:cs="TH SarabunPSK"/>
                <w:szCs w:val="32"/>
                <w:cs/>
              </w:rPr>
              <w:t xml:space="preserve">   </w:t>
            </w:r>
            <w:r w:rsidRPr="006344BF">
              <w:rPr>
                <w:rFonts w:ascii="TH SarabunPSK" w:hAnsi="TH SarabunPSK" w:cs="TH SarabunPSK"/>
                <w:cs/>
              </w:rPr>
              <w:t xml:space="preserve">     </w:t>
            </w:r>
            <w:r w:rsidRPr="006344BF">
              <w:rPr>
                <w:rFonts w:hint="cs"/>
                <w:cs/>
              </w:rPr>
              <w:t xml:space="preserve">   </w:t>
            </w:r>
            <w:r w:rsidRPr="006344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06312" w:rsidRPr="006344BF" w:rsidRDefault="00B06312" w:rsidP="00B06312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344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2.1.1 </w:t>
            </w: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สร้างความมั่นคงทางอาหาร โดยการ </w:t>
            </w:r>
          </w:p>
          <w:p w:rsidR="00B06312" w:rsidRPr="00B06312" w:rsidRDefault="00B06312" w:rsidP="00B06312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Pr="006344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</w:t>
            </w: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มีการปลูกผัก พืชสวนครัว เพื่อใช้เป็นประกอบอาหารในชีวิตประจำวัน เพื่อลด</w:t>
            </w: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ค่าใช้จ่ายประจำวันตามสภาพพื้นที่ของครัวเรือน</w:t>
            </w:r>
          </w:p>
          <w:p w:rsidR="00B06312" w:rsidRPr="00B06312" w:rsidRDefault="00B06312" w:rsidP="00B06312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B063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2) </w:t>
            </w: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มีการเลี้ยงสัตว์ที่เป็นอาหารของครัวเรือน  เช่น ไก่ เป็ด ปลา กบ หรืออื่น ๆ ตามที่สภาพของพื้นที่แต่ละครัวเรือนจะทำได้</w:t>
            </w:r>
          </w:p>
          <w:p w:rsidR="00B06312" w:rsidRPr="00B06312" w:rsidRDefault="00B06312" w:rsidP="00B06312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  <w:r w:rsidRPr="00B063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3) </w:t>
            </w: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มีการแปรรูป ผลิตผลในบ้านเพื่อเป็นการถนอมอาหาร และใช้ประโยชน์ของในครัวเรือนรูปแบบต่าง ๆ</w:t>
            </w:r>
          </w:p>
          <w:p w:rsidR="00B06312" w:rsidRPr="00B06312" w:rsidRDefault="00B06312" w:rsidP="00B06312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63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2.1.2</w:t>
            </w: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สร้างสิ่งแวดล้อมให้ยั่งยืน โดยการ </w:t>
            </w:r>
          </w:p>
          <w:p w:rsidR="00B06312" w:rsidRPr="00B06312" w:rsidRDefault="00B06312" w:rsidP="00B06312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B063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1)</w:t>
            </w: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มีการบริหารจัดการขยะ ลดการใช้ผลิตภัณฑ์สร้างขยะคัดแยกขยะ นำกลับมาใช้ซ้ำ </w:t>
            </w:r>
          </w:p>
          <w:p w:rsidR="00B06312" w:rsidRPr="00B06312" w:rsidRDefault="00B06312" w:rsidP="00B06312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>หมักขยะเปียกเพื่อเป็นปุ๋ย หรือถังขยะเปียกลดโลกร้อน</w:t>
            </w:r>
          </w:p>
          <w:p w:rsidR="00B06312" w:rsidRPr="00B06312" w:rsidRDefault="00B06312" w:rsidP="00B06312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B063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2) </w:t>
            </w: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มีการจัดสุขลักษณะในบ้าน โดยการจัดบริเวณบ้าน สะอาดเป็นระเบียบไม่เป็นแหล่งเพาะเชื้อโรค และพาหะนำโรคสวยงาม เช่น รั้วกินได้ ไม้ดอกไม้ประดับ สะดวกปลอดภัยในการใช้อุปกรณ์ประกอบอาชีพ </w:t>
            </w:r>
          </w:p>
          <w:p w:rsidR="00B06312" w:rsidRDefault="00B06312" w:rsidP="00B06312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  <w:r w:rsidRPr="00B063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3) </w:t>
            </w:r>
            <w:r w:rsidRPr="00B06312">
              <w:rPr>
                <w:rFonts w:ascii="TH SarabunPSK" w:hAnsi="TH SarabunPSK" w:cs="TH SarabunPSK"/>
                <w:sz w:val="32"/>
                <w:szCs w:val="32"/>
                <w:cs/>
              </w:rPr>
              <w:t>มีการใช้ทรัพยากรในบ้านอย่างคุ้มค่า ประหยัดและเกื้อกูลกัน เช่น น้ำจากการซักผ้านำไปรดต้นไม้ เป็นต้น</w:t>
            </w:r>
          </w:p>
          <w:p w:rsidR="006344BF" w:rsidRPr="006344BF" w:rsidRDefault="006344BF" w:rsidP="006344BF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</w:t>
            </w:r>
            <w:r w:rsidRPr="006344BF">
              <w:rPr>
                <w:rFonts w:ascii="TH SarabunPSK" w:hAnsi="TH SarabunPSK" w:cs="TH SarabunPSK" w:hint="cs"/>
                <w:sz w:val="32"/>
                <w:szCs w:val="32"/>
                <w:cs/>
              </w:rPr>
              <w:t>2.1.</w:t>
            </w: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สร้างภูมิคุ้มกันทางสังคม โดยการ </w:t>
            </w:r>
          </w:p>
          <w:p w:rsidR="00B46719" w:rsidRPr="006344BF" w:rsidRDefault="006344BF" w:rsidP="006344BF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6344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344BF">
              <w:rPr>
                <w:rFonts w:ascii="TH SarabunPSK" w:hAnsi="TH SarabunPSK" w:cs="TH SarabunPSK" w:hint="cs"/>
                <w:sz w:val="32"/>
                <w:szCs w:val="32"/>
                <w:cs/>
              </w:rPr>
              <w:t>1)</w:t>
            </w: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มีการปฏิบัติศาสนากิจตามพิธีตามความเชื่อเป็นประจำ มีการแบ่งปันเอื้อเฟื้อเจือจานระหว่างกัน</w:t>
            </w:r>
          </w:p>
        </w:tc>
      </w:tr>
      <w:tr w:rsidR="00B46719" w:rsidRPr="00200D4A" w:rsidTr="00F40C11">
        <w:trPr>
          <w:trHeight w:hRule="exact" w:val="397"/>
        </w:trPr>
        <w:tc>
          <w:tcPr>
            <w:tcW w:w="9242" w:type="dxa"/>
            <w:shd w:val="clear" w:color="auto" w:fill="auto"/>
            <w:vAlign w:val="center"/>
          </w:tcPr>
          <w:p w:rsidR="00B46719" w:rsidRPr="00200D4A" w:rsidRDefault="00B46719" w:rsidP="00F40C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D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B46719" w:rsidRPr="00B46719" w:rsidTr="00F40C11">
        <w:tc>
          <w:tcPr>
            <w:tcW w:w="9242" w:type="dxa"/>
            <w:shd w:val="clear" w:color="auto" w:fill="auto"/>
          </w:tcPr>
          <w:p w:rsidR="006344BF" w:rsidRPr="006344BF" w:rsidRDefault="006344BF" w:rsidP="006344BF">
            <w:pPr>
              <w:tabs>
                <w:tab w:val="left" w:pos="357"/>
                <w:tab w:val="left" w:pos="567"/>
                <w:tab w:val="left" w:pos="1843"/>
              </w:tabs>
              <w:spacing w:before="120"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6344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344BF">
              <w:rPr>
                <w:rFonts w:ascii="TH SarabunPSK" w:hAnsi="TH SarabunPSK" w:cs="TH SarabunPSK" w:hint="cs"/>
                <w:sz w:val="32"/>
                <w:szCs w:val="32"/>
                <w:cs/>
              </w:rPr>
              <w:t>2)</w:t>
            </w: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มีการเข้าร่วมกิจกรรมบำเพ็ญประโยชน์สาธารณะด้วยจิตอาสาอาสาสมัครเข้าร่วม</w:t>
            </w:r>
            <w:r w:rsidRPr="006344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กิจกรรมเพื่อสาธารณะ ของหมู่บ้านการปรับปรุง ถนน คู คลองหรือการร่วมกิจกรรมการพัฒนาหมู่บ้านอื่น ๆ</w:t>
            </w:r>
          </w:p>
          <w:p w:rsidR="006344BF" w:rsidRPr="006344BF" w:rsidRDefault="006344BF" w:rsidP="006344BF">
            <w:pPr>
              <w:tabs>
                <w:tab w:val="left" w:pos="357"/>
                <w:tab w:val="left" w:pos="567"/>
                <w:tab w:val="left" w:pos="1843"/>
              </w:tabs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6344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3) </w:t>
            </w:r>
            <w:r w:rsidRPr="006344BF">
              <w:rPr>
                <w:rFonts w:ascii="TH SarabunPSK" w:hAnsi="TH SarabunPSK" w:cs="TH SarabunPSK"/>
                <w:sz w:val="32"/>
                <w:szCs w:val="32"/>
                <w:cs/>
              </w:rPr>
              <w:t>มีการออกกำลังกายเสริมสุขภาพ เพื่อสุขภาพร่างกายที่เข็งแรง ครัวเรือนต้องมีการออกกำลังกายในรูปแบบต่าง ๆ เป็นประจำ</w:t>
            </w:r>
          </w:p>
          <w:p w:rsidR="006344BF" w:rsidRPr="00B46719" w:rsidRDefault="006344BF" w:rsidP="006344BF">
            <w:pPr>
              <w:tabs>
                <w:tab w:val="left" w:pos="384"/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3. ส่งเสริมและสนับสนุนให้คณะทำงานระดับตำบล และระดับอำเภอ เพื่อลงพื้นที่ติดตาม เยี่ยมเยียน    ให้กำลังใจพร้อมกระตุ้นการพัฒนาครอบครัวตามปณิธานที่กำหนด และตาม</w:t>
            </w:r>
            <w:r w:rsidRPr="00B4671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กิจกรรมพัฒนาวิถีชีวิตเศรษฐกิจพอเพียง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ตามข้อ 2 อย่างน้อยไตรมาสละ 1 ครั้ง</w:t>
            </w:r>
          </w:p>
          <w:p w:rsidR="006344BF" w:rsidRPr="00B46719" w:rsidRDefault="006344BF" w:rsidP="006344BF">
            <w:pPr>
              <w:tabs>
                <w:tab w:val="left" w:pos="463"/>
                <w:tab w:val="left" w:pos="1418"/>
              </w:tabs>
              <w:spacing w:after="120"/>
              <w:ind w:right="-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4.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สรุปและประเมินผลการดำเนินงาน พร้อมทั้งรายงานผลการดำเนินงาน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 w:rsidRPr="00B46719">
              <w:rPr>
                <w:rFonts w:ascii="TH SarabunPSK" w:hAnsi="TH SarabunPSK" w:cs="TH SarabunPSK"/>
                <w:sz w:val="32"/>
                <w:szCs w:val="32"/>
              </w:rPr>
              <w:t>BPM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ภายใน 7 วัน หลังดำเนินการแล้วเสร็จ</w:t>
            </w:r>
          </w:p>
          <w:p w:rsidR="00B06312" w:rsidRPr="00B46719" w:rsidRDefault="00B06312" w:rsidP="00B06312">
            <w:pPr>
              <w:tabs>
                <w:tab w:val="left" w:pos="1418"/>
              </w:tabs>
              <w:spacing w:before="120" w:after="120"/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ผู้แทนครอบครัวพัฒนา แกนนำหมู่บ้าน ผู้แทนครัวเรือนอื่น ๆ และผู้ที่มีส่วนเกี่ยวข้อง </w:t>
            </w:r>
          </w:p>
          <w:p w:rsidR="00B06312" w:rsidRPr="00B46719" w:rsidRDefault="00B06312" w:rsidP="00B06312">
            <w:pPr>
              <w:spacing w:after="120"/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จำนวน 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40,400,000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ตามทะเบียนจัดสรร</w:t>
            </w:r>
          </w:p>
          <w:p w:rsidR="00B06312" w:rsidRDefault="00B06312" w:rsidP="00B06312">
            <w:pPr>
              <w:spacing w:after="120"/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</w:t>
            </w:r>
            <w:r w:rsidRPr="00B467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B46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06312" w:rsidRPr="00B46719" w:rsidRDefault="00B06312" w:rsidP="00B06312">
            <w:pPr>
              <w:spacing w:after="120"/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หมู่บ้านเศรษฐกิจพอเพียงเป้าหมาย จำนวน 2,020 หมู่บ้าน</w:t>
            </w:r>
          </w:p>
          <w:p w:rsidR="003E7D20" w:rsidRDefault="003E7D20" w:rsidP="003E7D20">
            <w:pPr>
              <w:spacing w:before="120"/>
              <w:ind w:right="-28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B467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4671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ดำเนินการ</w:t>
            </w:r>
            <w:r w:rsidRPr="00B4671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ในไตรมาส</w:t>
            </w:r>
            <w:r w:rsidRPr="00B4671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ที่</w:t>
            </w:r>
            <w:r w:rsidRPr="00B4671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1 - 2 (ตุล</w:t>
            </w:r>
            <w:r w:rsidRPr="00B4671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าคม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2562</w:t>
            </w:r>
            <w:r w:rsidRPr="00B4671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B4671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–</w:t>
            </w:r>
            <w:r w:rsidRPr="00B4671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มีนาคม 2563) </w:t>
            </w:r>
          </w:p>
          <w:p w:rsidR="003E7D20" w:rsidRDefault="003E7D20" w:rsidP="003E7D20">
            <w:pPr>
              <w:spacing w:after="120"/>
              <w:ind w:right="-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                   </w:t>
            </w:r>
            <w:r w:rsidRPr="00B4671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อย่างน้อยหมู่บ้านละ 1 กิจกรรม</w:t>
            </w:r>
          </w:p>
          <w:p w:rsidR="003E7D20" w:rsidRPr="00B46719" w:rsidRDefault="003E7D20" w:rsidP="003E7D20">
            <w:pPr>
              <w:spacing w:before="120" w:after="120"/>
              <w:ind w:right="-28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หมู่บ้านเป้าหมายมีกิจกรรมการพัฒนาตนเอง และชุมชนอย่างมีทิศทางที่สอดคล้อง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ตามหลักปรัชญาของเศรษฐกิจพอเพียง</w:t>
            </w:r>
          </w:p>
          <w:p w:rsidR="00B46719" w:rsidRPr="00B46719" w:rsidRDefault="00B46719" w:rsidP="00B46719">
            <w:pPr>
              <w:spacing w:before="120" w:after="120" w:line="216" w:lineRule="auto"/>
              <w:ind w:right="-158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B4671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B4671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</w:t>
            </w:r>
            <w:r w:rsidRPr="00B4671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จำนวนหมู่บ้านที่ได้รับการพัฒนาตามหลักปรัชญาของเศรษฐกิจพอเพียง 2,020 หมู่บ้าน</w:t>
            </w:r>
            <w:r w:rsidRPr="00B4671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br/>
            </w:r>
            <w:r w:rsidRPr="00B46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สำนักเสริมสร้างความเข้มแข็งชุมชน</w:t>
            </w:r>
          </w:p>
          <w:p w:rsidR="00B46719" w:rsidRPr="00B46719" w:rsidRDefault="00B46719" w:rsidP="00F40C11">
            <w:pPr>
              <w:tabs>
                <w:tab w:val="left" w:pos="567"/>
                <w:tab w:val="left" w:pos="1843"/>
              </w:tabs>
              <w:spacing w:before="120"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เจ้าหน้าที่ผู้รับผิดชอบ   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1. นาย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รังสรรค์ </w:t>
            </w:r>
            <w:proofErr w:type="spellStart"/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หัง</w:t>
            </w:r>
            <w:proofErr w:type="spellEnd"/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สนาวิน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ผู้อำนวยการกลุ่มงานส่งเสริมการบริหารจัดการชุมชน </w:t>
            </w:r>
          </w:p>
          <w:p w:rsidR="00B46719" w:rsidRPr="00B46719" w:rsidRDefault="00B46719" w:rsidP="00F40C11">
            <w:pPr>
              <w:tabs>
                <w:tab w:val="left" w:pos="567"/>
                <w:tab w:val="left" w:pos="1843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 08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117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0557,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2141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6105             </w:t>
            </w:r>
          </w:p>
          <w:p w:rsidR="00B46719" w:rsidRPr="00B46719" w:rsidRDefault="00B46719" w:rsidP="00F40C11">
            <w:pPr>
              <w:tabs>
                <w:tab w:val="left" w:pos="567"/>
                <w:tab w:val="left" w:pos="1843"/>
              </w:tabs>
              <w:spacing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อรวรรณ เพ</w:t>
            </w:r>
            <w:proofErr w:type="spellStart"/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ีย</w:t>
            </w:r>
            <w:proofErr w:type="spellEnd"/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ราษฎร์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B46719" w:rsidRPr="00B46719" w:rsidRDefault="00B46719" w:rsidP="00F40C11">
            <w:pPr>
              <w:tabs>
                <w:tab w:val="left" w:pos="1010"/>
              </w:tabs>
              <w:spacing w:after="120"/>
              <w:ind w:right="-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โทรศัพท์ 0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9 0951 0595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2141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46719">
              <w:rPr>
                <w:rFonts w:ascii="TH SarabunPSK" w:hAnsi="TH SarabunPSK" w:cs="TH SarabunPSK"/>
                <w:sz w:val="32"/>
                <w:szCs w:val="32"/>
                <w:cs/>
              </w:rPr>
              <w:t>616</w:t>
            </w:r>
            <w:r w:rsidRPr="00B4671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</w:tbl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B46719" w:rsidRDefault="00B46719" w:rsidP="00B46719">
      <w:pPr>
        <w:rPr>
          <w:rFonts w:ascii="TH SarabunPSK" w:hAnsi="TH SarabunPSK" w:cs="TH SarabunPSK"/>
        </w:rPr>
      </w:pPr>
    </w:p>
    <w:p w:rsidR="007F5975" w:rsidRPr="00266526" w:rsidRDefault="007F5975" w:rsidP="007F5975">
      <w:pPr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แผนงานบูรณาการป้องกัน ปราบปราม และบำบัดรักษาผู้ติดยาเสพติด</w:t>
      </w:r>
    </w:p>
    <w:p w:rsidR="007F5975" w:rsidRPr="00266526" w:rsidRDefault="007F5975" w:rsidP="007F5975">
      <w:pPr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โครงการส่งเสริมและพัฒนาหมู่บ้านกองทุนแม่ของแผ่นดิน</w:t>
      </w:r>
    </w:p>
    <w:p w:rsidR="007F5975" w:rsidRPr="00266526" w:rsidRDefault="007F5975" w:rsidP="007F597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ส่งเสริมและพัฒนาหมู่บ้านกองทุนแม่ของแผ่นดิน</w:t>
      </w:r>
    </w:p>
    <w:p w:rsidR="007F5975" w:rsidRPr="00266526" w:rsidRDefault="007F5975" w:rsidP="007F597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1. เสริมสร้างความเข้มแข็งหมู่บ้านกองทุนแม่ของแผ่นดิน</w:t>
      </w:r>
    </w:p>
    <w:p w:rsidR="007F5975" w:rsidRPr="00072291" w:rsidRDefault="007F5975" w:rsidP="007F5975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66526">
        <w:rPr>
          <w:rFonts w:ascii="TH SarabunPSK" w:hAnsi="TH SarabunPSK" w:cs="TH SarabunPSK"/>
          <w:sz w:val="32"/>
          <w:szCs w:val="32"/>
          <w:cs/>
        </w:rPr>
        <w:tab/>
      </w:r>
      <w:r w:rsidRPr="00072291">
        <w:rPr>
          <w:rFonts w:ascii="TH SarabunPSK" w:hAnsi="TH SarabunPSK" w:cs="TH SarabunPSK" w:hint="cs"/>
          <w:b/>
          <w:bCs/>
          <w:sz w:val="32"/>
          <w:szCs w:val="32"/>
          <w:cs/>
        </w:rPr>
        <w:t>1.1 ประชุมเชิงปฏิบัติการเครือข่ายกองทุนแม่ของแผ่นดิน</w:t>
      </w:r>
    </w:p>
    <w:p w:rsidR="00072291" w:rsidRPr="001C1F6A" w:rsidRDefault="00072291" w:rsidP="00072291">
      <w:pPr>
        <w:ind w:right="-23"/>
        <w:jc w:val="thaiDistribute"/>
        <w:rPr>
          <w:rFonts w:ascii="TH SarabunPSK" w:hAnsi="TH SarabunPSK" w:cs="TH SarabunPSK"/>
          <w:sz w:val="32"/>
          <w:szCs w:val="32"/>
        </w:rPr>
      </w:pPr>
      <w:r w:rsidRPr="001C1F6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C1F6A">
        <w:rPr>
          <w:rFonts w:ascii="TH SarabunPSK" w:hAnsi="TH SarabunPSK" w:cs="TH SarabunPSK"/>
          <w:sz w:val="32"/>
          <w:szCs w:val="32"/>
          <w:cs/>
        </w:rPr>
        <w:t xml:space="preserve">1. เพื่อสร้างพลังชุมชนเป็นกลไกขับเคลื่อนกิจกรรมการป้องกันและแก้ไขปัญหายาเสพติด </w:t>
      </w:r>
    </w:p>
    <w:p w:rsidR="00072291" w:rsidRDefault="00072291" w:rsidP="00072291">
      <w:pPr>
        <w:ind w:right="-23"/>
        <w:jc w:val="thaiDistribute"/>
        <w:rPr>
          <w:rFonts w:ascii="TH SarabunPSK" w:hAnsi="TH SarabunPSK" w:cs="TH SarabunPSK"/>
          <w:sz w:val="32"/>
          <w:szCs w:val="32"/>
        </w:rPr>
      </w:pPr>
      <w:r w:rsidRPr="001C1F6A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1C1F6A">
        <w:rPr>
          <w:rFonts w:ascii="TH SarabunPSK" w:hAnsi="TH SarabunPSK" w:cs="TH SarabunPSK"/>
          <w:sz w:val="32"/>
          <w:szCs w:val="32"/>
          <w:cs/>
        </w:rPr>
        <w:t>2. เพื่อเสริมสร้างบทบาทของเครือข่ายกองทุนแม่ของแผ่นดินในการใช้พลังชุมชนป้องกัน</w:t>
      </w:r>
    </w:p>
    <w:p w:rsidR="00072291" w:rsidRPr="001C1F6A" w:rsidRDefault="00072291" w:rsidP="00072291">
      <w:pPr>
        <w:ind w:right="-2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1C1F6A">
        <w:rPr>
          <w:rFonts w:ascii="TH SarabunPSK" w:hAnsi="TH SarabunPSK" w:cs="TH SarabunPSK"/>
          <w:sz w:val="32"/>
          <w:szCs w:val="32"/>
          <w:cs/>
        </w:rPr>
        <w:t>และแก้ไขปัญหายาเสพติด</w:t>
      </w:r>
    </w:p>
    <w:p w:rsidR="00072291" w:rsidRDefault="00072291" w:rsidP="00072291">
      <w:pPr>
        <w:ind w:left="1134" w:right="-23" w:hanging="1134"/>
        <w:rPr>
          <w:rFonts w:ascii="TH SarabunPSK" w:hAnsi="TH SarabunPSK" w:cs="TH SarabunPSK"/>
          <w:sz w:val="32"/>
          <w:szCs w:val="32"/>
        </w:rPr>
      </w:pPr>
      <w:r w:rsidRPr="001C1F6A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1C1F6A">
        <w:rPr>
          <w:rFonts w:ascii="TH SarabunPSK" w:hAnsi="TH SarabunPSK" w:cs="TH SarabunPSK"/>
          <w:sz w:val="32"/>
          <w:szCs w:val="32"/>
          <w:cs/>
        </w:rPr>
        <w:t xml:space="preserve">3. เพื่อให้คณะกรรมการกองทุนแม่ของแผ่นดิน ผู้นำชุมชน และประชาชนในหมู่บ้าน/ชุมชน </w:t>
      </w:r>
    </w:p>
    <w:p w:rsidR="00072291" w:rsidRDefault="00072291" w:rsidP="00072291">
      <w:pPr>
        <w:ind w:left="1134" w:right="-23" w:hanging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1C1F6A">
        <w:rPr>
          <w:rFonts w:ascii="TH SarabunPSK" w:hAnsi="TH SarabunPSK" w:cs="TH SarabunPSK"/>
          <w:sz w:val="32"/>
          <w:szCs w:val="32"/>
          <w:cs/>
        </w:rPr>
        <w:t>ได้แลกเปลี่ยนประสบการณ์เรียนรู้บทเรียนการใช้พลังชุมชนให้มีส่วนร่วมในการป้องกัน</w:t>
      </w:r>
    </w:p>
    <w:p w:rsidR="00072291" w:rsidRDefault="00072291" w:rsidP="00072291">
      <w:pPr>
        <w:ind w:left="1134" w:right="-23" w:hanging="1134"/>
        <w:rPr>
          <w:rFonts w:ascii="TH SarabunPSK" w:hAnsi="TH SarabunPSK" w:cs="TH SarabunPSK"/>
          <w:b/>
          <w:bCs/>
          <w:sz w:val="12"/>
          <w:szCs w:val="1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1C1F6A">
        <w:rPr>
          <w:rFonts w:ascii="TH SarabunPSK" w:hAnsi="TH SarabunPSK" w:cs="TH SarabunPSK"/>
          <w:sz w:val="32"/>
          <w:szCs w:val="32"/>
          <w:cs/>
        </w:rPr>
        <w:t>และแก้ไขปัญหายาเสพติด</w:t>
      </w:r>
    </w:p>
    <w:p w:rsidR="007F5975" w:rsidRPr="007F5975" w:rsidRDefault="007F5975" w:rsidP="007F5975">
      <w:pPr>
        <w:ind w:right="-24"/>
        <w:jc w:val="thaiDistribute"/>
        <w:rPr>
          <w:rFonts w:ascii="TH SarabunPSK" w:hAnsi="TH SarabunPSK" w:cs="TH SarabunPSK"/>
          <w:sz w:val="12"/>
          <w:szCs w:val="1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7F5975" w:rsidRPr="00266526" w:rsidTr="00073F5C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7F5975" w:rsidRPr="00266526" w:rsidRDefault="007F5975" w:rsidP="00073F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7F5975" w:rsidRPr="00266526" w:rsidTr="00073F5C">
        <w:tc>
          <w:tcPr>
            <w:tcW w:w="9067" w:type="dxa"/>
            <w:shd w:val="clear" w:color="auto" w:fill="auto"/>
          </w:tcPr>
          <w:p w:rsidR="0082223A" w:rsidRPr="00645DD0" w:rsidRDefault="0082223A" w:rsidP="0082223A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5D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82223A" w:rsidRPr="001C1F6A" w:rsidRDefault="0082223A" w:rsidP="0082223A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9"/>
                <w:sz w:val="32"/>
                <w:szCs w:val="32"/>
                <w:cs/>
              </w:rPr>
              <w:t xml:space="preserve">   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จังหวัด/อำเภอ ดำเนินกิจกรรมตามขั้นตอน ดังนี้</w:t>
            </w:r>
          </w:p>
          <w:p w:rsidR="0082223A" w:rsidRDefault="0082223A" w:rsidP="0082223A">
            <w:pPr>
              <w:ind w:left="30" w:right="-24" w:firstLine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จังหวัดกำหนดหลักสูตรการประชุมเชิงปฏิบัติการเครือข่ายกองทุนแม่ของแผ่นดินระดับจังหวัด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และอำเภอ โดยคัดเลือกกลุ่มเป้าหมายจาก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เครือข่ายกองทุนแม่ของแผ่นดินระดับอำเภอ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คน/อำเภอ ระยะเวลา 1 วัน เช่น ยุทธศาสตร์กองทุนแม่ของแผ่นดินระดับจังหวัด/อำเภอ กฎระเบียบเครือข่ายกองทุนแม่ของแผ่นดินระดับจังหวัด/อำเภอ และหมู่บ้าน/ชุมชนกองทุนแม่ของแผ่นดิน การบริหารจัดการเครือข่ายกองทุนแม่ของแผ่นดินระดับจังหวัด/อำเภอ บทบาทและภารกิจของเครือข่ายกองทุนแม่ของแผ่นดินระดับจังหวัด/อำเภอในการสนับสนุนส่งเสริมหมู่บ้าน/ชุมชนกองทุนแม่ของแผ่นดิน </w:t>
            </w:r>
          </w:p>
          <w:p w:rsidR="0082223A" w:rsidRDefault="0082223A" w:rsidP="0082223A">
            <w:pPr>
              <w:ind w:left="30" w:right="-24" w:firstLine="425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2. จังหวัดประสานอำเภอเพื่อแจ้งกลุ่มเป้าหมายเข้าร่วมประชุมเชิงปฏิบัติการเครือข่ายกองทุนแม่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ของแผ่นดินระดับจังหวัดและอำเภอ ตามกำหนด </w:t>
            </w:r>
          </w:p>
          <w:p w:rsidR="0082223A" w:rsidRDefault="0082223A" w:rsidP="0082223A">
            <w:pPr>
              <w:ind w:left="30" w:right="-24" w:firstLine="425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จังหวัดประชุมเชิงปฏิบัติการเครือข่ายกองทุนแม่ของแผ่นดินระดับจังหวัดและอำเภอ จำนวน 1 วัน </w:t>
            </w:r>
          </w:p>
          <w:p w:rsidR="0082223A" w:rsidRDefault="0082223A" w:rsidP="0082223A">
            <w:pPr>
              <w:ind w:left="30" w:right="-24" w:firstLine="425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4. จังหวัดร่วมกับเครือข่ายกองทุนแม่ของแผ่นดินระดับจังหวัดและอำเภอ จัดทำแผนปฏิบัติการ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ของเครือข่ายกองทุนแม่ของแผ่นดินระดับจังหวัด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อำเภอในการป้องกันและแก้ไขปัญหายาเสพติด เช่น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การจัดกิจกรรมในวันสำคัญต่าง ๆ การรณรงค์เพิ่มทุนกองทุนแม่ของแผ่นดิน กิจกรรมของเครือข่ายกองทุนแม่ของแผ่นดินระดับจังหวัด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อำเภอในการป้องกันและแก้ไขปัญหายาเสพติด การตรวจสุขภาพกองทุนแม่ของแผ่นดิน ฯลฯ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2223A" w:rsidRPr="001C1F6A" w:rsidRDefault="0082223A" w:rsidP="0082223A">
            <w:pPr>
              <w:ind w:left="30" w:right="-24" w:firstLine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5. จังหวัดรายงานผลการดำเนินกิจกรรมพร้อมภาพถ่ายกิจกรรมในระบบ</w:t>
            </w:r>
            <w:r w:rsidRPr="001C1F6A">
              <w:rPr>
                <w:rFonts w:ascii="TH SarabunPSK" w:hAnsi="TH SarabunPSK" w:cs="TH SarabunPSK"/>
                <w:sz w:val="32"/>
                <w:szCs w:val="32"/>
              </w:rPr>
              <w:t xml:space="preserve"> BPM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(แนบไฟล์ข้อมูล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และรูปภาพ)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ภายใน 1 สัปดาห์หลังการดำเนินกิจกรรมเสร็จสิ้น</w:t>
            </w:r>
          </w:p>
          <w:p w:rsidR="0082223A" w:rsidRPr="001C1F6A" w:rsidRDefault="0082223A" w:rsidP="0082223A">
            <w:pPr>
              <w:spacing w:before="120"/>
              <w:ind w:left="1843" w:right="-23" w:hanging="1843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 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คณะกรรมการเครือข่ายกองทุนแม่ของแผ่นด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ินระดับจังหวัดและ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 โดยคัดเลือกกลุ่มเป้าหมายจากเครือข่ายกองทุนแม่ของแผ่นดินระดับอำเภอ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คน/อำเภอ เข้าร่วมประชุมฯ</w:t>
            </w:r>
          </w:p>
          <w:p w:rsidR="0082223A" w:rsidRPr="001C1F6A" w:rsidRDefault="0082223A" w:rsidP="0082223A">
            <w:pPr>
              <w:spacing w:before="120"/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809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,600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 ตามทะเบียนจัดสรร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:rsidR="0082223A" w:rsidRPr="00861FEF" w:rsidRDefault="0082223A" w:rsidP="0082223A">
            <w:pPr>
              <w:spacing w:before="60"/>
              <w:ind w:right="-2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สำนักงานพัฒนาชุมชน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1 รุ่น </w:t>
            </w:r>
          </w:p>
          <w:p w:rsidR="0082223A" w:rsidRPr="001C1F6A" w:rsidRDefault="0082223A" w:rsidP="0082223A">
            <w:pPr>
              <w:spacing w:before="120"/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ดำเนินการในระดับจังหวัด 76 จังหวัด</w:t>
            </w:r>
          </w:p>
          <w:p w:rsidR="0082223A" w:rsidRDefault="0082223A" w:rsidP="0082223A">
            <w:pPr>
              <w:spacing w:before="120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ระยะเวลา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ดำเนินการในไตรมาส 1 (ตุลาคม – ธันวาคม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) ระยะเวลา 1 วัน (1 รุ่น/จังหวัด)</w:t>
            </w:r>
          </w:p>
          <w:p w:rsidR="0082223A" w:rsidRDefault="0082223A" w:rsidP="0082223A">
            <w:pPr>
              <w:spacing w:before="120"/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1. จังหวัด/อำเภอมีเครือข่ายกองทุนแม่ของแผ่นดินเป็นกลไกและพลังสำคัญในการ</w:t>
            </w:r>
          </w:p>
          <w:p w:rsidR="0082223A" w:rsidRPr="001C1F6A" w:rsidRDefault="0082223A" w:rsidP="0082223A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ป้องกันและแก้ไขปัญหายาเสพติดควบคู่กับภาครัฐ</w:t>
            </w:r>
          </w:p>
          <w:p w:rsidR="0082223A" w:rsidRDefault="0082223A" w:rsidP="0082223A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คณะกรรมการกองทุนแม่ของแผ่นดิน ผู้นำชุมชน และประชาชนในหมู่บ้าน/ชุมชน </w:t>
            </w:r>
          </w:p>
          <w:p w:rsidR="0082223A" w:rsidRDefault="0082223A" w:rsidP="0082223A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ได้แลกเปลี่ยนประสบการณ์เรียนรู้บทเรียนการใช้พลังชุมชนให้มีส่วนร่วมในการ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2223A" w:rsidRDefault="0082223A" w:rsidP="0082223A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ป้องกันและแก้ไขปัญหายาเสพติด</w:t>
            </w:r>
          </w:p>
          <w:p w:rsidR="0082223A" w:rsidRDefault="0082223A" w:rsidP="0082223A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3. หมู่บ้าน/ชุมชนได้ตระหนักและเห็นประโยชน์ของการใช้พลังชุมชนในการป้องกัน</w:t>
            </w:r>
          </w:p>
          <w:p w:rsidR="0082223A" w:rsidRPr="0041189F" w:rsidRDefault="0082223A" w:rsidP="0082223A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และแก้ไขปัญหายาเสพติด</w:t>
            </w:r>
          </w:p>
          <w:p w:rsidR="0082223A" w:rsidRPr="00861FEF" w:rsidRDefault="0082223A" w:rsidP="0082223A">
            <w:pPr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1. เครือข่ายกองทุนแม่ของแผ่นดินระดับจังหวัดและอำเภอได้รับการพัฒนาศักยภาพ</w:t>
            </w:r>
          </w:p>
          <w:p w:rsidR="0082223A" w:rsidRPr="00861FEF" w:rsidRDefault="0082223A" w:rsidP="0082223A">
            <w:pPr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ทุกเครือข่าย</w:t>
            </w:r>
          </w:p>
          <w:p w:rsidR="0082223A" w:rsidRPr="00861FEF" w:rsidRDefault="0082223A" w:rsidP="0082223A">
            <w:pPr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2. มีแผนการขับเคลื่อนเครือข่ายกองทุนแม่ของแผ่นดินระดับจังหวัด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และอำเภอ</w:t>
            </w:r>
          </w:p>
          <w:p w:rsidR="0082223A" w:rsidRPr="00861FEF" w:rsidRDefault="0082223A" w:rsidP="0082223A">
            <w:pPr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แบบบูรณาการ 76 จังหวัด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>/878 อำเภอ</w:t>
            </w:r>
          </w:p>
          <w:p w:rsidR="0082223A" w:rsidRPr="00861FEF" w:rsidRDefault="0082223A" w:rsidP="0082223A">
            <w:pPr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3. เครือข่ายกองทุนแม่ของแผ่นดินระดับจังหวัดและอำเภอมีการดำเนินกิจกรรม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82223A" w:rsidRPr="0082223A" w:rsidRDefault="0082223A" w:rsidP="0082223A">
            <w:pPr>
              <w:ind w:right="-2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2223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                        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82223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ตามแผนปฏิบัติการในการป้องกันและแก้ไขปัญหายาเสพติด อย่างน้อยเครือข่ายละ </w:t>
            </w:r>
            <w:r w:rsidRPr="0082223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</w:t>
            </w:r>
          </w:p>
          <w:p w:rsidR="0082223A" w:rsidRPr="001C1F6A" w:rsidRDefault="0082223A" w:rsidP="0082223A">
            <w:pPr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2 กิจกรรม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2223A" w:rsidRPr="001C1F6A" w:rsidRDefault="0082223A" w:rsidP="0082223A">
            <w:pPr>
              <w:spacing w:before="120"/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สำนักพัฒนาทุนและองค์กรการเงินชุมชน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82223A" w:rsidRPr="001C1F6A" w:rsidRDefault="0082223A" w:rsidP="0082223A">
            <w:pPr>
              <w:spacing w:before="120"/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เพชรพรรณ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นักวิ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ชาการพัฒนาชุมชน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</w:p>
          <w:p w:rsidR="0082223A" w:rsidRDefault="0082223A" w:rsidP="0082223A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โทรศัพท์ 0 2141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546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7F5975" w:rsidRPr="00266526" w:rsidRDefault="007F5975" w:rsidP="00073F5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F5975" w:rsidRDefault="007F5975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2223A" w:rsidRPr="00266526" w:rsidRDefault="0082223A" w:rsidP="007F5975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F5975" w:rsidRPr="0082223A" w:rsidRDefault="007F5975" w:rsidP="007F5975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223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proofErr w:type="gramStart"/>
      <w:r w:rsidRPr="0082223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2223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82223A">
        <w:rPr>
          <w:rFonts w:ascii="TH SarabunPSK" w:hAnsi="TH SarabunPSK" w:cs="TH SarabunPSK"/>
          <w:b/>
          <w:bCs/>
          <w:sz w:val="32"/>
          <w:szCs w:val="32"/>
        </w:rPr>
        <w:t>2</w:t>
      </w:r>
      <w:proofErr w:type="gramEnd"/>
      <w:r w:rsidRPr="008222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ประชุมเชิงปฏิบัติการคณะกรรมการกองทุนแม่ของแผ่นดิน</w:t>
      </w:r>
    </w:p>
    <w:p w:rsidR="0082223A" w:rsidRDefault="0082223A" w:rsidP="0082223A">
      <w:pPr>
        <w:ind w:left="1134" w:right="-24" w:hanging="1134"/>
        <w:rPr>
          <w:rFonts w:ascii="TH SarabunPSK" w:hAnsi="TH SarabunPSK" w:cs="TH SarabunPSK"/>
          <w:sz w:val="32"/>
          <w:szCs w:val="32"/>
        </w:rPr>
      </w:pPr>
      <w:r w:rsidRPr="001C1F6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C1F6A">
        <w:rPr>
          <w:rFonts w:ascii="TH SarabunPSK" w:hAnsi="TH SarabunPSK" w:cs="TH SarabunPSK"/>
          <w:sz w:val="32"/>
          <w:szCs w:val="32"/>
          <w:cs/>
        </w:rPr>
        <w:t>1. เพื่อเสริมสร้างศักยภาพคณะกรรมการกองทุนแม่ของแผ่นดินในการบริหารจัดการกองทุน</w:t>
      </w:r>
    </w:p>
    <w:p w:rsidR="0082223A" w:rsidRPr="001C1F6A" w:rsidRDefault="0082223A" w:rsidP="0082223A">
      <w:pPr>
        <w:ind w:left="1134" w:right="-24" w:hanging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1C1F6A">
        <w:rPr>
          <w:rFonts w:ascii="TH SarabunPSK" w:hAnsi="TH SarabunPSK" w:cs="TH SarabunPSK"/>
          <w:sz w:val="32"/>
          <w:szCs w:val="32"/>
          <w:cs/>
        </w:rPr>
        <w:t>และสร้างการมีส่วนร่วมของประชาชนในการป้องกันและแก้ไขปัญหายาเสพติด</w:t>
      </w:r>
    </w:p>
    <w:p w:rsidR="0082223A" w:rsidRPr="001C1F6A" w:rsidRDefault="0082223A" w:rsidP="0082223A">
      <w:pPr>
        <w:ind w:right="-24"/>
        <w:jc w:val="thaiDistribute"/>
        <w:rPr>
          <w:rFonts w:ascii="TH SarabunPSK" w:hAnsi="TH SarabunPSK" w:cs="TH SarabunPSK"/>
          <w:sz w:val="32"/>
          <w:szCs w:val="32"/>
        </w:rPr>
      </w:pPr>
      <w:r w:rsidRPr="001C1F6A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C1F6A">
        <w:rPr>
          <w:rFonts w:ascii="TH SarabunPSK" w:hAnsi="TH SarabunPSK" w:cs="TH SarabunPSK"/>
          <w:sz w:val="32"/>
          <w:szCs w:val="32"/>
          <w:cs/>
        </w:rPr>
        <w:t>2. เพื่อวิเคราะห์ศักยภาพกองทุนแม่ของแผ่นดิน และวางแผนการพัฒนากองทุนแม่ของแผ่นดิน</w:t>
      </w:r>
    </w:p>
    <w:p w:rsidR="003D6DEB" w:rsidRDefault="003D6DEB" w:rsidP="007579A6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82223A" w:rsidRPr="00266526" w:rsidTr="00073F5C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82223A" w:rsidRPr="00266526" w:rsidRDefault="0082223A" w:rsidP="00073F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82223A" w:rsidRPr="00266526" w:rsidTr="00073F5C">
        <w:tc>
          <w:tcPr>
            <w:tcW w:w="9067" w:type="dxa"/>
            <w:shd w:val="clear" w:color="auto" w:fill="auto"/>
          </w:tcPr>
          <w:p w:rsidR="0082223A" w:rsidRPr="00645DD0" w:rsidRDefault="0082223A" w:rsidP="0082223A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5D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82223A" w:rsidRDefault="0082223A" w:rsidP="0082223A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9"/>
                <w:sz w:val="32"/>
                <w:szCs w:val="32"/>
                <w:cs/>
              </w:rPr>
              <w:t xml:space="preserve">      </w:t>
            </w:r>
            <w:r w:rsidRPr="00861FEF">
              <w:rPr>
                <w:rFonts w:ascii="TH SarabunPSK" w:hAnsi="TH SarabunPSK" w:cs="TH SarabunPSK"/>
                <w:spacing w:val="9"/>
                <w:sz w:val="32"/>
                <w:szCs w:val="32"/>
                <w:cs/>
              </w:rPr>
              <w:t>1. จังหวัดจัดทำทะเบียนกลุ่มเป้าหมายกองทุนแม่ของแผ่นดิน ปี 2547 - 256</w:t>
            </w:r>
            <w:r>
              <w:rPr>
                <w:rFonts w:ascii="TH SarabunPSK" w:hAnsi="TH SarabunPSK" w:cs="TH SarabunPSK" w:hint="cs"/>
                <w:spacing w:val="9"/>
                <w:sz w:val="32"/>
                <w:szCs w:val="32"/>
                <w:cs/>
              </w:rPr>
              <w:t>2</w:t>
            </w:r>
            <w:r w:rsidRPr="00861FEF">
              <w:rPr>
                <w:rFonts w:ascii="TH SarabunPSK" w:hAnsi="TH SarabunPSK" w:cs="TH SarabunPSK"/>
                <w:spacing w:val="9"/>
                <w:sz w:val="32"/>
                <w:szCs w:val="32"/>
                <w:cs/>
              </w:rPr>
              <w:t xml:space="preserve">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โดยใช้ฐานข้อมูล </w:t>
            </w:r>
            <w:r w:rsidRPr="00861FEF">
              <w:rPr>
                <w:rFonts w:ascii="TH SarabunPSK" w:hAnsi="TH SarabunPSK" w:cs="TH SarabunPSK"/>
                <w:sz w:val="32"/>
                <w:szCs w:val="32"/>
              </w:rPr>
              <w:t xml:space="preserve">NISPA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ของ สำนักงาน ป.ป.ส. แล้วแจ้งอำเภอทราบ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2223A" w:rsidRPr="0082223A" w:rsidRDefault="0082223A" w:rsidP="0082223A">
            <w:pPr>
              <w:ind w:right="-24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82223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จังหวัดแจ้งแนวทางการประชุมเชิงปฏิบัติการคณะกรรมการกองทุนแม่ของแผ่นดิน ให้อำเภอทราบ</w:t>
            </w:r>
          </w:p>
          <w:p w:rsidR="0082223A" w:rsidRDefault="0082223A" w:rsidP="0082223A">
            <w:pPr>
              <w:ind w:left="709" w:right="-24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3. อำเภอ</w:t>
            </w:r>
            <w:r w:rsidRPr="001C1F6A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Pr="001C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จากกองทุนแม่ของแผ่นดิน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กองทุนละ 1 คน </w:t>
            </w:r>
            <w:r w:rsidRPr="001C1F6A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Pr="001C1F6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กองทุนแม่</w:t>
            </w:r>
          </w:p>
          <w:p w:rsidR="0082223A" w:rsidRPr="001C1F6A" w:rsidRDefault="0082223A" w:rsidP="0082223A">
            <w:pPr>
              <w:ind w:left="709" w:right="-24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ของแผ่นดิน </w:t>
            </w:r>
          </w:p>
          <w:p w:rsidR="0082223A" w:rsidRDefault="0082223A" w:rsidP="0082223A">
            <w:pPr>
              <w:ind w:left="709" w:right="-24" w:hanging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4. อำเภอวางแผนและกำหนดรูปแบบการ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เชิงปฏิบัติการให้สอดคล้องกับสถานการณ์ </w:t>
            </w:r>
          </w:p>
          <w:p w:rsidR="0082223A" w:rsidRPr="00861FEF" w:rsidRDefault="0082223A" w:rsidP="0082223A">
            <w:pPr>
              <w:ind w:left="709" w:right="-24" w:hanging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และความเข้มแข็งของกองทุนแม่ฯ โดยกำหนดเนื้อหาที่สำคัญของหลักสูตร ดังนี้</w:t>
            </w:r>
          </w:p>
          <w:p w:rsidR="0082223A" w:rsidRPr="00861FEF" w:rsidRDefault="0082223A" w:rsidP="0082223A">
            <w:pPr>
              <w:ind w:left="709" w:right="-24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4.1 สถานการณ์ยาเสพติดในปัจจุบัน</w:t>
            </w:r>
          </w:p>
          <w:p w:rsidR="0082223A" w:rsidRPr="00861FEF" w:rsidRDefault="0082223A" w:rsidP="0082223A">
            <w:pPr>
              <w:ind w:left="709" w:right="-24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4.2 ทบทวนความรู้เกี่ยวกับกองทุนแม่ของแผ่นดิน เช่น การบริหารจัดการกองทุนแม่ของแผ่นดิน</w:t>
            </w:r>
          </w:p>
          <w:p w:rsidR="0082223A" w:rsidRPr="00861FEF" w:rsidRDefault="0082223A" w:rsidP="0082223A">
            <w:pPr>
              <w:ind w:left="709" w:right="-24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ด้วยปรัชญา ทุนศักดิ์สิทธิ์ ทุนศรัทธา  และทุนปัญญา</w:t>
            </w:r>
          </w:p>
          <w:p w:rsidR="0082223A" w:rsidRPr="00861FEF" w:rsidRDefault="0082223A" w:rsidP="0082223A">
            <w:pPr>
              <w:pStyle w:val="ListParagraph"/>
              <w:numPr>
                <w:ilvl w:val="1"/>
                <w:numId w:val="29"/>
              </w:num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การจัดทำบัญชีและการใช้จ่ายเงินกองทุนแม่ของแผ่นดิน</w:t>
            </w:r>
          </w:p>
          <w:p w:rsidR="0082223A" w:rsidRPr="00861FEF" w:rsidRDefault="0082223A" w:rsidP="0082223A">
            <w:pPr>
              <w:ind w:left="709" w:right="-24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4.4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การวิเคราะห์ตนเองจากผลการตรวจสุขภาพ</w:t>
            </w:r>
          </w:p>
          <w:p w:rsidR="0082223A" w:rsidRPr="00861FEF" w:rsidRDefault="0082223A" w:rsidP="0082223A">
            <w:pPr>
              <w:numPr>
                <w:ilvl w:val="1"/>
                <w:numId w:val="29"/>
              </w:num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จัดทำแผนการพัฒนา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หมู่บ้านกองทุนแม่ของแผ่นดิน</w:t>
            </w:r>
          </w:p>
          <w:p w:rsidR="0082223A" w:rsidRPr="00861FEF" w:rsidRDefault="0082223A" w:rsidP="0082223A">
            <w:pPr>
              <w:pStyle w:val="ListParagraph"/>
              <w:ind w:left="709" w:right="-24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4.6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การแลกเปลี่ยนเรียนรู้ ถ่ายทอดประสบการณ์ของกองทุนแม่ของแผ่นดิน ที่ประสบความสำเร็จ</w:t>
            </w:r>
          </w:p>
          <w:p w:rsidR="0082223A" w:rsidRPr="00861FEF" w:rsidRDefault="0082223A" w:rsidP="0082223A">
            <w:pPr>
              <w:ind w:left="709" w:right="-24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4.7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พลังเครือข่ายกองทุนแม่ของแผ่นดิน ระดับอำเภอในการขับเคลื่อนกองทุนแม่ของแผ่นดิน</w:t>
            </w:r>
          </w:p>
          <w:p w:rsidR="0082223A" w:rsidRPr="00861FEF" w:rsidRDefault="0082223A" w:rsidP="0082223A">
            <w:pPr>
              <w:ind w:left="709" w:right="-24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5. อำเภอจัดประชุมเชิงปฏิบัติการคณะกรรมการกองทุนแม่ของแผ่นดิน จำนวน 1 รุ่น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ๆ ละ 1 วัน</w:t>
            </w:r>
          </w:p>
          <w:p w:rsidR="0082223A" w:rsidRDefault="0082223A" w:rsidP="0082223A">
            <w:pPr>
              <w:ind w:left="709" w:right="-24" w:hanging="709"/>
              <w:rPr>
                <w:rFonts w:ascii="TH SarabunPSK" w:hAnsi="TH SarabunPSK" w:cs="TH SarabunPSK"/>
                <w:sz w:val="32"/>
                <w:szCs w:val="32"/>
              </w:rPr>
            </w:pP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6. อำเภอสรุปผลการดำเนินงานส่งจังหวัด</w:t>
            </w:r>
            <w:r w:rsidRPr="00861F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และตรวจสุขภาพกองทุน</w:t>
            </w:r>
            <w:r w:rsidRPr="001C1F6A">
              <w:rPr>
                <w:rFonts w:ascii="TH SarabunPSK" w:hAnsi="TH SarabunPSK" w:cs="TH SarabunPSK" w:hint="cs"/>
                <w:sz w:val="32"/>
                <w:szCs w:val="32"/>
                <w:cs/>
              </w:rPr>
              <w:t>แม่ของแผ่นดินพร้อมจัดระดับ</w:t>
            </w:r>
          </w:p>
          <w:p w:rsidR="0082223A" w:rsidRPr="001C1F6A" w:rsidRDefault="0082223A" w:rsidP="0082223A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กองทุนแม่ของแผ่นดินในเว็บไซต์กรมการพัฒนา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ชุมชน (</w:t>
            </w:r>
            <w:r w:rsidRPr="001C1F6A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บริการภายใน : ระบบรายงานข้อมูล </w:t>
            </w:r>
            <w:r w:rsidRPr="00E8193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Online </w:t>
            </w:r>
            <w:r w:rsidRPr="00E8193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: </w:t>
            </w:r>
            <w:r w:rsidRPr="00E8193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กองทุนแม่ของแผ่นดิน</w:t>
            </w:r>
            <w:r w:rsidRPr="00E8193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) ให้แล้วเสร็จและ</w:t>
            </w:r>
            <w:r w:rsidRPr="00E8193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รายงานให้กรมฯ ทราบภายในวันที่ 31 ธันวาคม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82223A" w:rsidRPr="001C1F6A" w:rsidRDefault="0082223A" w:rsidP="0082223A">
            <w:pPr>
              <w:ind w:left="709" w:right="-24" w:hanging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  7. จังหวัดรายงานผลการดำเนินกิจกรรมพร้อมภาพกิจกรรมในระบบ </w:t>
            </w:r>
            <w:r w:rsidRPr="001C1F6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BPM </w:t>
            </w:r>
          </w:p>
          <w:p w:rsidR="0082223A" w:rsidRPr="001C1F6A" w:rsidRDefault="0082223A" w:rsidP="0082223A">
            <w:pPr>
              <w:ind w:left="709" w:right="-24" w:hanging="709"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     </w:t>
            </w:r>
            <w:r w:rsidRPr="001C1F6A">
              <w:rPr>
                <w:rFonts w:ascii="TH SarabunPSK" w:hAnsi="TH SarabunPSK" w:cs="TH SarabunPSK" w:hint="cs"/>
                <w:spacing w:val="2"/>
                <w:sz w:val="16"/>
                <w:szCs w:val="16"/>
                <w:cs/>
              </w:rPr>
              <w:t xml:space="preserve"> </w:t>
            </w:r>
            <w:r w:rsidRPr="001C1F6A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8. จังหวัดติดตาม สนับสนุน การดำเนินงานกองทุนแม่ของแผ่นดินอย่างต่อเนื่อง</w:t>
            </w:r>
          </w:p>
          <w:p w:rsidR="0082223A" w:rsidRDefault="0082223A" w:rsidP="0082223A">
            <w:pPr>
              <w:spacing w:before="60"/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1C1F6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กองทุนแม่</w:t>
            </w:r>
            <w:r w:rsidRPr="001C1F6A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ของแผ่นดิน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009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กองทุน ๆ ละ 1 คน รวม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009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2223A" w:rsidRPr="001C1F6A" w:rsidRDefault="0082223A" w:rsidP="0082223A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(ตามตารางกลุ่มเป้าหมายแนบท้าย)</w:t>
            </w:r>
          </w:p>
          <w:p w:rsidR="0082223A" w:rsidRPr="00E8193E" w:rsidRDefault="0082223A" w:rsidP="0082223A">
            <w:pPr>
              <w:spacing w:before="60"/>
              <w:ind w:right="-2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จำนวน 8,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803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00 บาท</w:t>
            </w: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ตามทะเบียนจัดสรร</w:t>
            </w:r>
          </w:p>
          <w:p w:rsidR="0082223A" w:rsidRPr="001C1F6A" w:rsidRDefault="0082223A" w:rsidP="0082223A">
            <w:pPr>
              <w:spacing w:before="60"/>
              <w:ind w:right="-2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61FE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สำนักงานพัฒนาชุมชนอำเภอดำเนินการอำเภอละ 1 รุ่น</w:t>
            </w:r>
          </w:p>
          <w:p w:rsidR="0082223A" w:rsidRPr="001C1F6A" w:rsidRDefault="0082223A" w:rsidP="0082223A">
            <w:pPr>
              <w:spacing w:before="60"/>
              <w:ind w:right="-2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ดำเนินการในระดับอำเภอ 878 อำเภอ     </w:t>
            </w:r>
          </w:p>
          <w:p w:rsidR="0082223A" w:rsidRPr="001C1F6A" w:rsidRDefault="0082223A" w:rsidP="0082223A">
            <w:pPr>
              <w:spacing w:before="60"/>
              <w:ind w:right="-2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ดำเนินการในไตรมาส 1 (ตุลาคม - ธันวาคม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) รุ่นละ 1 วัน</w:t>
            </w:r>
          </w:p>
          <w:p w:rsidR="0082223A" w:rsidRPr="00266526" w:rsidRDefault="0082223A" w:rsidP="00073F5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223A" w:rsidRDefault="0082223A" w:rsidP="007579A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2223A" w:rsidRDefault="0082223A" w:rsidP="007579A6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82223A" w:rsidRPr="00266526" w:rsidTr="00073F5C">
        <w:trPr>
          <w:trHeight w:hRule="exact" w:val="397"/>
          <w:tblHeader/>
        </w:trPr>
        <w:tc>
          <w:tcPr>
            <w:tcW w:w="9067" w:type="dxa"/>
            <w:shd w:val="clear" w:color="auto" w:fill="FFFFFF"/>
            <w:vAlign w:val="center"/>
          </w:tcPr>
          <w:p w:rsidR="0082223A" w:rsidRPr="00266526" w:rsidRDefault="0082223A" w:rsidP="00073F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65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82223A" w:rsidRPr="00266526" w:rsidTr="00073F5C">
        <w:tc>
          <w:tcPr>
            <w:tcW w:w="9067" w:type="dxa"/>
            <w:shd w:val="clear" w:color="auto" w:fill="auto"/>
          </w:tcPr>
          <w:p w:rsidR="0082223A" w:rsidRDefault="0082223A" w:rsidP="0082223A">
            <w:pPr>
              <w:spacing w:before="120"/>
              <w:ind w:right="-23"/>
              <w:rPr>
                <w:rFonts w:ascii="TH SarabunPSK" w:hAnsi="TH SarabunPSK" w:cs="TH SarabunPSK"/>
                <w:spacing w:val="4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1C1F6A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1. คณะกรรมการกองทุนแม่ของแผ่นดิน มีความรู้ ความเข้าใจในการบริหารจัดการ</w:t>
            </w:r>
          </w:p>
          <w:p w:rsidR="0082223A" w:rsidRPr="001C1F6A" w:rsidRDefault="0082223A" w:rsidP="0082223A">
            <w:pPr>
              <w:ind w:right="-2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 xml:space="preserve">                             </w:t>
            </w:r>
            <w:r w:rsidRPr="001C1F6A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กองทุนในการป้องกันและแก้ไขปัญหายาเสพติดได้</w:t>
            </w:r>
          </w:p>
          <w:p w:rsidR="0082223A" w:rsidRPr="001C1F6A" w:rsidRDefault="0082223A" w:rsidP="0082223A">
            <w:pPr>
              <w:ind w:right="-2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2. กองทุนแม่ของแผ่นดิน มีแผนในการพัฒนาตนเองและขับเคลื่อนงาน</w:t>
            </w:r>
          </w:p>
          <w:p w:rsidR="0082223A" w:rsidRPr="00D806B5" w:rsidRDefault="0082223A" w:rsidP="008222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Pr="001C1F6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หมู่บ้าน/ชุมชนปลอดภัยจากยาเสพติด</w:t>
            </w:r>
          </w:p>
          <w:p w:rsidR="0082223A" w:rsidRPr="0082223A" w:rsidRDefault="0082223A" w:rsidP="0082223A">
            <w:pPr>
              <w:spacing w:before="120"/>
              <w:ind w:right="-107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82223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คณะกรรมการกองทุนแม่ของแผ่นดิน จำนวน</w:t>
            </w:r>
            <w:r w:rsidRPr="0082223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Pr="0082223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2</w:t>
            </w:r>
            <w:r w:rsidRPr="0082223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2</w:t>
            </w:r>
            <w:r w:rsidRPr="0082223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,</w:t>
            </w:r>
            <w:r w:rsidRPr="0082223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009</w:t>
            </w:r>
            <w:r w:rsidRPr="0082223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คน</w:t>
            </w:r>
            <w:r w:rsidRPr="0082223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/หมู่บ้าน</w:t>
            </w:r>
            <w:r w:rsidRPr="0082223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ได้รับการพัฒนา</w:t>
            </w:r>
            <w:r w:rsidRPr="0082223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ศั</w:t>
            </w:r>
            <w:r w:rsidRPr="0082223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กยภาพ </w:t>
            </w:r>
          </w:p>
          <w:p w:rsidR="0082223A" w:rsidRPr="001C1F6A" w:rsidRDefault="0082223A" w:rsidP="0082223A">
            <w:pPr>
              <w:spacing w:before="120"/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สำนักพัฒนาทุนและองค์กรการเงินชุมชน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2223A" w:rsidRPr="001C1F6A" w:rsidRDefault="0082223A" w:rsidP="0082223A">
            <w:pPr>
              <w:spacing w:before="120"/>
              <w:ind w:right="-23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เพชรพรรณ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นักวิ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ชาการพัฒนาชุมชน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</w:p>
          <w:p w:rsidR="0082223A" w:rsidRPr="00266526" w:rsidRDefault="0082223A" w:rsidP="0063119B">
            <w:pPr>
              <w:ind w:right="-24"/>
              <w:rPr>
                <w:rFonts w:ascii="TH SarabunPSK" w:hAnsi="TH SarabunPSK" w:cs="TH SarabunPSK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โทรศัพท์ 0 2141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546</w:t>
            </w:r>
            <w:r w:rsidRPr="001C1F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:rsidR="0063119B" w:rsidRDefault="0063119B" w:rsidP="0063119B">
      <w:pPr>
        <w:ind w:right="-2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3119B" w:rsidRDefault="0063119B" w:rsidP="0063119B">
      <w:pPr>
        <w:ind w:right="-2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C1F6A">
        <w:rPr>
          <w:rFonts w:ascii="TH SarabunPSK" w:hAnsi="TH SarabunPSK" w:cs="TH SarabunPSK"/>
          <w:b/>
          <w:bCs/>
          <w:sz w:val="32"/>
          <w:szCs w:val="32"/>
          <w:cs/>
        </w:rPr>
        <w:t>ตารางกลุ่มเป้าหมายประชุมเชิงปฏิบัติการคณะกรรมการกองทุนแม่ของแผ่นดิน</w:t>
      </w:r>
    </w:p>
    <w:p w:rsidR="0063119B" w:rsidRPr="0063119B" w:rsidRDefault="0063119B" w:rsidP="0063119B">
      <w:pPr>
        <w:ind w:right="-24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W w:w="9027" w:type="dxa"/>
        <w:jc w:val="right"/>
        <w:tblLook w:val="04A0" w:firstRow="1" w:lastRow="0" w:firstColumn="1" w:lastColumn="0" w:noHBand="0" w:noVBand="1"/>
      </w:tblPr>
      <w:tblGrid>
        <w:gridCol w:w="988"/>
        <w:gridCol w:w="2089"/>
        <w:gridCol w:w="1539"/>
        <w:gridCol w:w="230"/>
        <w:gridCol w:w="1103"/>
        <w:gridCol w:w="1539"/>
        <w:gridCol w:w="1539"/>
      </w:tblGrid>
      <w:tr w:rsidR="0063119B" w:rsidRPr="001C1F6A" w:rsidTr="00073F5C">
        <w:trPr>
          <w:trHeight w:val="532"/>
          <w:jc w:val="right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เป้าหมาย </w:t>
            </w: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br w:type="page"/>
              <w:t>(คน)</w:t>
            </w:r>
          </w:p>
        </w:tc>
        <w:tc>
          <w:tcPr>
            <w:tcW w:w="230" w:type="dxa"/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เป้าหมาย </w:t>
            </w: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br w:type="page"/>
              <w:t>(คน)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224</w:t>
            </w:r>
          </w:p>
        </w:tc>
        <w:tc>
          <w:tcPr>
            <w:tcW w:w="230" w:type="dxa"/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ระยอง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603E6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224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ปทุมธานี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322</w:t>
            </w:r>
          </w:p>
        </w:tc>
        <w:tc>
          <w:tcPr>
            <w:tcW w:w="230" w:type="dxa"/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603E6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183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พระนครศรีอยุธยา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270</w:t>
            </w:r>
          </w:p>
        </w:tc>
        <w:tc>
          <w:tcPr>
            <w:tcW w:w="230" w:type="dxa"/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เลย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603E6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353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สระบุรี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293</w:t>
            </w:r>
          </w:p>
        </w:tc>
        <w:tc>
          <w:tcPr>
            <w:tcW w:w="230" w:type="dxa"/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หนองคาย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603E6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223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ชัยนาท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223</w:t>
            </w:r>
          </w:p>
        </w:tc>
        <w:tc>
          <w:tcPr>
            <w:tcW w:w="230" w:type="dxa"/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หนองบัวลำภู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252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ลพบุรี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267</w:t>
            </w:r>
          </w:p>
        </w:tc>
        <w:tc>
          <w:tcPr>
            <w:tcW w:w="230" w:type="dxa"/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อุดรธานี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สิงห์บุรี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252</w:t>
            </w:r>
          </w:p>
        </w:tc>
        <w:tc>
          <w:tcPr>
            <w:tcW w:w="230" w:type="dxa"/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นครพนม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313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อ่างทอง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218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มุกดาหาร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263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ฉะเชิงเทรา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273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สกลนคร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374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นครนายก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209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กาฬสินธุ์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309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ปราจีนบุรี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199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ขอนแก่น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608F">
              <w:rPr>
                <w:rFonts w:ascii="TH SarabunPSK" w:hAnsi="TH SarabunPSK" w:cs="TH SarabunPSK" w:hint="cs"/>
                <w:sz w:val="32"/>
                <w:szCs w:val="32"/>
                <w:cs/>
              </w:rPr>
              <w:t>418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สมุทรปราการ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218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มหาสารคาม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337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สระแก้ว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303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ร้อยเอ็ด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338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กาญจนบุรี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272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ยโสธร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392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นครปฐม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210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ศรีสะเกษ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376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ราชบุรี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274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อำนาจเจริญ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293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สุพรรณบุรี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321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488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ประจวบคีรีขันธ์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268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ชัยภูมิ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320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เพชรบุรี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221B7B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21B7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229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นครราชสีมา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521</w:t>
            </w:r>
          </w:p>
        </w:tc>
      </w:tr>
      <w:tr w:rsidR="0063119B" w:rsidRPr="001C1F6A" w:rsidTr="00073F5C">
        <w:trPr>
          <w:trHeight w:val="397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สมุทรสงคราม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233</w:t>
            </w:r>
          </w:p>
        </w:tc>
        <w:tc>
          <w:tcPr>
            <w:tcW w:w="230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บุรีรัมย์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BC608F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434</w:t>
            </w:r>
          </w:p>
        </w:tc>
      </w:tr>
    </w:tbl>
    <w:p w:rsidR="0063119B" w:rsidRPr="001C1F6A" w:rsidRDefault="0063119B" w:rsidP="0063119B">
      <w:pPr>
        <w:ind w:right="-24"/>
        <w:rPr>
          <w:rFonts w:ascii="TH SarabunPSK" w:hAnsi="TH SarabunPSK" w:cs="TH SarabunPSK"/>
          <w:b/>
          <w:bCs/>
          <w:sz w:val="32"/>
          <w:szCs w:val="32"/>
        </w:rPr>
      </w:pPr>
    </w:p>
    <w:p w:rsidR="0063119B" w:rsidRDefault="0063119B" w:rsidP="0063119B">
      <w:pPr>
        <w:ind w:right="-24"/>
        <w:rPr>
          <w:rFonts w:ascii="TH SarabunPSK" w:hAnsi="TH SarabunPSK" w:cs="TH SarabunPSK"/>
          <w:sz w:val="32"/>
          <w:szCs w:val="32"/>
        </w:rPr>
      </w:pPr>
      <w:r w:rsidRPr="001C1F6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ตารางกลุ่มเป้าหมาย</w:t>
      </w:r>
      <w:r w:rsidRPr="001C1F6A">
        <w:rPr>
          <w:rFonts w:ascii="TH SarabunPSK" w:hAnsi="TH SarabunPSK" w:cs="TH SarabunPSK"/>
          <w:sz w:val="32"/>
          <w:szCs w:val="32"/>
          <w:cs/>
        </w:rPr>
        <w:t xml:space="preserve"> (ต่อ)</w:t>
      </w:r>
    </w:p>
    <w:p w:rsidR="0063119B" w:rsidRPr="00BD2451" w:rsidRDefault="0063119B" w:rsidP="0063119B">
      <w:pPr>
        <w:ind w:right="-24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169" w:type="dxa"/>
        <w:jc w:val="right"/>
        <w:tblLook w:val="04A0" w:firstRow="1" w:lastRow="0" w:firstColumn="1" w:lastColumn="0" w:noHBand="0" w:noVBand="1"/>
      </w:tblPr>
      <w:tblGrid>
        <w:gridCol w:w="988"/>
        <w:gridCol w:w="2057"/>
        <w:gridCol w:w="1543"/>
        <w:gridCol w:w="222"/>
        <w:gridCol w:w="8"/>
        <w:gridCol w:w="1103"/>
        <w:gridCol w:w="1689"/>
        <w:gridCol w:w="1559"/>
      </w:tblGrid>
      <w:tr w:rsidR="0063119B" w:rsidRPr="001C1F6A" w:rsidTr="00073F5C">
        <w:trPr>
          <w:trHeight w:val="594"/>
          <w:jc w:val="right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 (คน)</w:t>
            </w:r>
          </w:p>
        </w:tc>
        <w:tc>
          <w:tcPr>
            <w:tcW w:w="222" w:type="dxa"/>
            <w:noWrap/>
            <w:vAlign w:val="bottom"/>
            <w:hideMark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เป้าหมาย(คน)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สมุทรสาคร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A218E7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202</w:t>
            </w:r>
          </w:p>
        </w:tc>
        <w:tc>
          <w:tcPr>
            <w:tcW w:w="230" w:type="dxa"/>
            <w:gridSpan w:val="2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สุรินทร์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347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ชุมพร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A218E7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8E7">
              <w:rPr>
                <w:rFonts w:ascii="TH SarabunPSK" w:hAnsi="TH SarabunPSK" w:cs="TH SarabunPSK" w:hint="cs"/>
                <w:sz w:val="32"/>
                <w:szCs w:val="32"/>
                <w:cs/>
              </w:rPr>
              <w:t>269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554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นครศรีธรรมราช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A218E7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387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แม่ฮ่องสอน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237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พัทลุง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A218E7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8E7">
              <w:rPr>
                <w:rFonts w:ascii="TH SarabunPSK" w:hAnsi="TH SarabunPSK" w:cs="TH SarabunPSK" w:hint="cs"/>
                <w:sz w:val="32"/>
                <w:szCs w:val="32"/>
                <w:cs/>
              </w:rPr>
              <w:t>247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ลำปาง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294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สุราษฎร์ธานี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A218E7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349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ลำพูน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251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กระบี่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A218E7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220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เชียงราย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312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ตรัง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A218E7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213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น่าน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297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พังงา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A218E7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262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พะเยา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ภูเก็ต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A218E7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135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แพร่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262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ระนอง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105D1D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05D1D">
              <w:rPr>
                <w:rFonts w:ascii="TH SarabunPSK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>198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288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นราธิวาส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A218E7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296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69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เพชรบูรณ์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276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A218E7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242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พิษณุโลก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261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ยะลา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D632D3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252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สุโขทัย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229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สงขลา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D632D3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335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อุตรดิตถ์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645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สตูล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D632D3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204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กำแพงเพชร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1525">
              <w:rPr>
                <w:rFonts w:ascii="TH SarabunPSK" w:hAnsi="TH SarabunPSK" w:cs="TH SarabunPSK"/>
                <w:sz w:val="32"/>
                <w:szCs w:val="32"/>
              </w:rPr>
              <w:t>304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จันทบุรี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D632D3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นครสวรรค์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305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ชลบุรี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D632D3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246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พิจิตร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254</w:t>
            </w:r>
          </w:p>
        </w:tc>
      </w:tr>
      <w:tr w:rsidR="0063119B" w:rsidRPr="001C1F6A" w:rsidTr="00073F5C">
        <w:trPr>
          <w:trHeight w:val="420"/>
          <w:jc w:val="right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ตราด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D632D3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221</w:t>
            </w:r>
          </w:p>
        </w:tc>
        <w:tc>
          <w:tcPr>
            <w:tcW w:w="222" w:type="dxa"/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19B" w:rsidRPr="001C1F6A" w:rsidRDefault="0063119B" w:rsidP="00073F5C">
            <w:pPr>
              <w:ind w:right="-2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C1F6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อุทัยธานี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19B" w:rsidRPr="00591525" w:rsidRDefault="0063119B" w:rsidP="00073F5C">
            <w:pPr>
              <w:ind w:right="-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1525">
              <w:rPr>
                <w:rFonts w:ascii="TH SarabunPSK" w:hAnsi="TH SarabunPSK" w:cs="TH SarabunPSK"/>
                <w:sz w:val="32"/>
                <w:szCs w:val="32"/>
              </w:rPr>
              <w:t>234</w:t>
            </w:r>
          </w:p>
        </w:tc>
      </w:tr>
    </w:tbl>
    <w:p w:rsidR="0063119B" w:rsidRPr="001C1F6A" w:rsidRDefault="0063119B" w:rsidP="0063119B">
      <w:pPr>
        <w:ind w:right="-24"/>
        <w:rPr>
          <w:rFonts w:ascii="TH SarabunPSK" w:hAnsi="TH SarabunPSK" w:cs="TH SarabunPSK"/>
          <w:b/>
          <w:bCs/>
          <w:sz w:val="32"/>
          <w:szCs w:val="32"/>
        </w:rPr>
      </w:pPr>
    </w:p>
    <w:p w:rsidR="0063119B" w:rsidRPr="00861FEF" w:rsidRDefault="0063119B" w:rsidP="0063119B">
      <w:pPr>
        <w:ind w:right="-24"/>
        <w:rPr>
          <w:rFonts w:ascii="TH SarabunPSK" w:hAnsi="TH SarabunPSK" w:cs="TH SarabunPSK"/>
          <w:sz w:val="32"/>
          <w:szCs w:val="32"/>
        </w:rPr>
      </w:pPr>
      <w:r w:rsidRPr="00861FE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 w:rsidRPr="00861FEF">
        <w:rPr>
          <w:rFonts w:ascii="TH SarabunPSK" w:hAnsi="TH SarabunPSK" w:cs="TH SarabunPSK" w:hint="cs"/>
          <w:sz w:val="32"/>
          <w:szCs w:val="32"/>
          <w:cs/>
        </w:rPr>
        <w:t xml:space="preserve"> 1. เป้าหมาย หมายถึง ประธาน</w:t>
      </w:r>
      <w:r w:rsidRPr="00861FEF">
        <w:rPr>
          <w:rFonts w:ascii="TH SarabunPSK" w:hAnsi="TH SarabunPSK" w:cs="TH SarabunPSK"/>
          <w:sz w:val="32"/>
          <w:szCs w:val="32"/>
          <w:cs/>
        </w:rPr>
        <w:t>กองทุนแม่</w:t>
      </w:r>
      <w:r w:rsidRPr="00861FEF">
        <w:rPr>
          <w:rFonts w:ascii="TH SarabunPSK" w:hAnsi="TH SarabunPSK" w:cs="TH SarabunPSK" w:hint="cs"/>
          <w:sz w:val="32"/>
          <w:szCs w:val="32"/>
          <w:cs/>
        </w:rPr>
        <w:t xml:space="preserve">ของแผ่นดิน จำนวน </w:t>
      </w:r>
      <w:r w:rsidRPr="00861FEF">
        <w:rPr>
          <w:rFonts w:ascii="TH SarabunPSK" w:hAnsi="TH SarabunPSK" w:cs="TH SarabunPSK"/>
          <w:sz w:val="32"/>
          <w:szCs w:val="32"/>
          <w:cs/>
        </w:rPr>
        <w:t>1 คน/กองทุน</w:t>
      </w:r>
    </w:p>
    <w:p w:rsidR="0063119B" w:rsidRPr="00AE5421" w:rsidRDefault="0063119B" w:rsidP="0063119B">
      <w:pPr>
        <w:ind w:right="-24"/>
        <w:jc w:val="thaiDistribute"/>
        <w:rPr>
          <w:rFonts w:ascii="TH SarabunPSK" w:hAnsi="TH SarabunPSK" w:cs="TH SarabunPSK"/>
          <w:sz w:val="32"/>
          <w:szCs w:val="32"/>
        </w:rPr>
      </w:pPr>
      <w:r w:rsidRPr="00861FEF">
        <w:rPr>
          <w:rFonts w:ascii="TH SarabunPSK" w:hAnsi="TH SarabunPSK" w:cs="TH SarabunPSK"/>
          <w:sz w:val="32"/>
          <w:szCs w:val="32"/>
          <w:cs/>
        </w:rPr>
        <w:tab/>
      </w:r>
      <w:r w:rsidRPr="00861FEF">
        <w:rPr>
          <w:rFonts w:ascii="TH SarabunPSK" w:hAnsi="TH SarabunPSK" w:cs="TH SarabunPSK" w:hint="cs"/>
          <w:sz w:val="32"/>
          <w:szCs w:val="32"/>
          <w:cs/>
        </w:rPr>
        <w:t xml:space="preserve">   2. </w:t>
      </w:r>
      <w:r w:rsidRPr="00D42655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กรมการพัฒนาชุมชนกำหนดเป้าหมายเป็นกองทุนแม่ของแผ่นดิน ปี พ.ศ. 2547 </w:t>
      </w:r>
      <w:r w:rsidRPr="00D42655">
        <w:rPr>
          <w:rFonts w:ascii="TH SarabunPSK" w:hAnsi="TH SarabunPSK" w:cs="TH SarabunPSK"/>
          <w:spacing w:val="10"/>
          <w:sz w:val="32"/>
          <w:szCs w:val="32"/>
          <w:cs/>
        </w:rPr>
        <w:t>–</w:t>
      </w:r>
      <w:r w:rsidRPr="00D42655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861FEF">
        <w:rPr>
          <w:rFonts w:ascii="TH SarabunPSK" w:hAnsi="TH SarabunPSK" w:cs="TH SarabunPSK" w:hint="cs"/>
          <w:sz w:val="32"/>
          <w:szCs w:val="32"/>
          <w:cs/>
        </w:rPr>
        <w:t xml:space="preserve"> ซึ่งกรมการพัฒนาชุมชนได้สนับสนุนงบประมาณเท่านั้น (ไม่รวมกองทุนแม่ฯ ที่จัดตั้งขึ้นโดยหน่วยงาน กอ.รมน. </w:t>
      </w:r>
      <w:r w:rsidRPr="00D42655">
        <w:rPr>
          <w:rFonts w:ascii="TH SarabunPSK" w:hAnsi="TH SarabunPSK" w:cs="TH SarabunPSK" w:hint="cs"/>
          <w:spacing w:val="-6"/>
          <w:sz w:val="32"/>
          <w:szCs w:val="32"/>
          <w:cs/>
        </w:rPr>
        <w:t>และเทศบาล แต่สำนักงานพัฒนาชุมชนจังหวัดสามารถส่งเสริมสนับสนุนองค์ความรู้ให้แก่กองทุนแม่ฯ ที่จัดตั้งขึ้น</w:t>
      </w:r>
      <w:r w:rsidRPr="00861FEF">
        <w:rPr>
          <w:rFonts w:ascii="TH SarabunPSK" w:hAnsi="TH SarabunPSK" w:cs="TH SarabunPSK" w:hint="cs"/>
          <w:sz w:val="32"/>
          <w:szCs w:val="32"/>
          <w:cs/>
        </w:rPr>
        <w:t>โดยหน่วยงานดังกล่าวได้โดยไม่ใช้งบประมาณ)</w:t>
      </w:r>
    </w:p>
    <w:p w:rsidR="0082223A" w:rsidRPr="0082223A" w:rsidRDefault="0082223A" w:rsidP="007579A6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82223A" w:rsidRPr="0082223A" w:rsidSect="003662C1">
      <w:headerReference w:type="default" r:id="rId8"/>
      <w:headerReference w:type="first" r:id="rId9"/>
      <w:pgSz w:w="11907" w:h="16839" w:code="9"/>
      <w:pgMar w:top="1440" w:right="1440" w:bottom="1440" w:left="1440" w:header="426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572" w:rsidRDefault="00CF5572" w:rsidP="00A25F94">
      <w:r>
        <w:separator/>
      </w:r>
    </w:p>
  </w:endnote>
  <w:endnote w:type="continuationSeparator" w:id="0">
    <w:p w:rsidR="00CF5572" w:rsidRDefault="00CF5572" w:rsidP="00A2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572" w:rsidRDefault="00CF5572" w:rsidP="00A25F94">
      <w:r>
        <w:separator/>
      </w:r>
    </w:p>
  </w:footnote>
  <w:footnote w:type="continuationSeparator" w:id="0">
    <w:p w:rsidR="00CF5572" w:rsidRDefault="00CF5572" w:rsidP="00A25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2649489"/>
      <w:docPartObj>
        <w:docPartGallery w:val="Page Numbers (Top of Page)"/>
        <w:docPartUnique/>
      </w:docPartObj>
    </w:sdtPr>
    <w:sdtEndPr/>
    <w:sdtContent>
      <w:p w:rsidR="0074582C" w:rsidRDefault="0074582C">
        <w:pPr>
          <w:pStyle w:val="Head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3662C1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74582C" w:rsidRDefault="007458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853830"/>
      <w:docPartObj>
        <w:docPartGallery w:val="Page Numbers (Top of Page)"/>
        <w:docPartUnique/>
      </w:docPartObj>
    </w:sdtPr>
    <w:sdtEndPr>
      <w:rPr>
        <w:noProof/>
      </w:rPr>
    </w:sdtEndPr>
    <w:sdtContent>
      <w:p w:rsidR="0074582C" w:rsidRDefault="0074582C">
        <w:pPr>
          <w:pStyle w:val="Head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582C" w:rsidRDefault="007458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05pt;height:11.05pt" o:bullet="t">
        <v:imagedata r:id="rId1" o:title="mso9BE"/>
      </v:shape>
    </w:pict>
  </w:numPicBullet>
  <w:abstractNum w:abstractNumId="0" w15:restartNumberingAfterBreak="0">
    <w:nsid w:val="0C06773F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026"/>
    <w:multiLevelType w:val="hybridMultilevel"/>
    <w:tmpl w:val="01CADEBE"/>
    <w:lvl w:ilvl="0" w:tplc="BCC68BA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2E9A"/>
    <w:multiLevelType w:val="hybridMultilevel"/>
    <w:tmpl w:val="A6FA7554"/>
    <w:lvl w:ilvl="0" w:tplc="662E4A7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168B01E6"/>
    <w:multiLevelType w:val="multilevel"/>
    <w:tmpl w:val="E2A2FE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A9C790B"/>
    <w:multiLevelType w:val="multilevel"/>
    <w:tmpl w:val="E2A2FE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EA67158"/>
    <w:multiLevelType w:val="hybridMultilevel"/>
    <w:tmpl w:val="3B7A38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93309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30E0F18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8649D"/>
    <w:multiLevelType w:val="hybridMultilevel"/>
    <w:tmpl w:val="A686E03C"/>
    <w:lvl w:ilvl="0" w:tplc="D9844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924EB12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B462E"/>
    <w:multiLevelType w:val="hybridMultilevel"/>
    <w:tmpl w:val="0FD6D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04E4A"/>
    <w:multiLevelType w:val="hybridMultilevel"/>
    <w:tmpl w:val="B01000DC"/>
    <w:lvl w:ilvl="0" w:tplc="6E16CE3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E140F"/>
    <w:multiLevelType w:val="multilevel"/>
    <w:tmpl w:val="C91E2B8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69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655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1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1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75" w:hanging="1800"/>
      </w:pPr>
      <w:rPr>
        <w:rFonts w:hint="default"/>
        <w:b/>
      </w:rPr>
    </w:lvl>
  </w:abstractNum>
  <w:abstractNum w:abstractNumId="12" w15:restartNumberingAfterBreak="0">
    <w:nsid w:val="33B1434C"/>
    <w:multiLevelType w:val="hybridMultilevel"/>
    <w:tmpl w:val="1F7AEB96"/>
    <w:lvl w:ilvl="0" w:tplc="94BEE9B6">
      <w:start w:val="1"/>
      <w:numFmt w:val="bullet"/>
      <w:lvlText w:val="−"/>
      <w:lvlJc w:val="left"/>
      <w:pPr>
        <w:ind w:left="720" w:hanging="360"/>
      </w:pPr>
      <w:rPr>
        <w:rFonts w:ascii="TH SarabunPSK" w:hAnsi="TH SarabunPSK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14593"/>
    <w:multiLevelType w:val="hybridMultilevel"/>
    <w:tmpl w:val="9BF444C2"/>
    <w:lvl w:ilvl="0" w:tplc="E99A6142">
      <w:start w:val="4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 w15:restartNumberingAfterBreak="0">
    <w:nsid w:val="45B334DE"/>
    <w:multiLevelType w:val="multilevel"/>
    <w:tmpl w:val="8EFCEC2E"/>
    <w:lvl w:ilvl="0">
      <w:start w:val="3"/>
      <w:numFmt w:val="decimal"/>
      <w:lvlText w:val="%1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TH SarabunPSK" w:eastAsia="Times New Roman" w:hAnsi="TH SarabunPSK" w:cs="TH SarabunPSK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ascii="TH SarabunPSK" w:eastAsia="Times New Roman" w:hAnsi="TH SarabunPSK" w:cs="TH SarabunPSK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ascii="TH SarabunPSK" w:eastAsia="Times New Roman" w:hAnsi="TH SarabunPSK" w:cs="TH SarabunPSK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ascii="TH SarabunPSK" w:eastAsia="Times New Roman" w:hAnsi="TH SarabunPSK" w:cs="TH SarabunPSK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ascii="TH SarabunPSK" w:eastAsia="Times New Roman" w:hAnsi="TH SarabunPSK" w:cs="TH SarabunPSK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ascii="TH SarabunPSK" w:eastAsia="Times New Roman" w:hAnsi="TH SarabunPSK" w:cs="TH SarabunPSK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ascii="TH SarabunPSK" w:eastAsia="Times New Roman" w:hAnsi="TH SarabunPSK" w:cs="TH SarabunPSK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ascii="TH SarabunPSK" w:eastAsia="Times New Roman" w:hAnsi="TH SarabunPSK" w:cs="TH SarabunPSK" w:hint="default"/>
      </w:rPr>
    </w:lvl>
  </w:abstractNum>
  <w:abstractNum w:abstractNumId="15" w15:restartNumberingAfterBreak="0">
    <w:nsid w:val="47EC68C4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F52DB"/>
    <w:multiLevelType w:val="hybridMultilevel"/>
    <w:tmpl w:val="CCDA7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74709"/>
    <w:multiLevelType w:val="hybridMultilevel"/>
    <w:tmpl w:val="BF721CDE"/>
    <w:lvl w:ilvl="0" w:tplc="436272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9D94802"/>
    <w:multiLevelType w:val="multilevel"/>
    <w:tmpl w:val="8EFCEC2E"/>
    <w:lvl w:ilvl="0">
      <w:start w:val="3"/>
      <w:numFmt w:val="decimal"/>
      <w:lvlText w:val="%1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TH SarabunPSK" w:eastAsia="Times New Roman" w:hAnsi="TH SarabunPSK" w:cs="TH SarabunPSK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ascii="TH SarabunPSK" w:eastAsia="Times New Roman" w:hAnsi="TH SarabunPSK" w:cs="TH SarabunPSK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ascii="TH SarabunPSK" w:eastAsia="Times New Roman" w:hAnsi="TH SarabunPSK" w:cs="TH SarabunPSK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ascii="TH SarabunPSK" w:eastAsia="Times New Roman" w:hAnsi="TH SarabunPSK" w:cs="TH SarabunPSK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ascii="TH SarabunPSK" w:eastAsia="Times New Roman" w:hAnsi="TH SarabunPSK" w:cs="TH SarabunPSK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ascii="TH SarabunPSK" w:eastAsia="Times New Roman" w:hAnsi="TH SarabunPSK" w:cs="TH SarabunPSK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ascii="TH SarabunPSK" w:eastAsia="Times New Roman" w:hAnsi="TH SarabunPSK" w:cs="TH SarabunPSK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ascii="TH SarabunPSK" w:eastAsia="Times New Roman" w:hAnsi="TH SarabunPSK" w:cs="TH SarabunPSK" w:hint="default"/>
      </w:rPr>
    </w:lvl>
  </w:abstractNum>
  <w:abstractNum w:abstractNumId="19" w15:restartNumberingAfterBreak="0">
    <w:nsid w:val="4CE838A3"/>
    <w:multiLevelType w:val="hybridMultilevel"/>
    <w:tmpl w:val="F0824238"/>
    <w:lvl w:ilvl="0" w:tplc="63DA2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341D5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6719B"/>
    <w:multiLevelType w:val="hybridMultilevel"/>
    <w:tmpl w:val="0B9CC1BE"/>
    <w:lvl w:ilvl="0" w:tplc="A576480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 w15:restartNumberingAfterBreak="0">
    <w:nsid w:val="5B91160F"/>
    <w:multiLevelType w:val="hybridMultilevel"/>
    <w:tmpl w:val="D1426A36"/>
    <w:lvl w:ilvl="0" w:tplc="4EA0A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73356"/>
    <w:multiLevelType w:val="hybridMultilevel"/>
    <w:tmpl w:val="E1982C72"/>
    <w:lvl w:ilvl="0" w:tplc="6C66F45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1F718F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6ACF58B3"/>
    <w:multiLevelType w:val="hybridMultilevel"/>
    <w:tmpl w:val="1C4E3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B795C"/>
    <w:multiLevelType w:val="multilevel"/>
    <w:tmpl w:val="8EFCEC2E"/>
    <w:lvl w:ilvl="0">
      <w:start w:val="3"/>
      <w:numFmt w:val="decimal"/>
      <w:lvlText w:val="%1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TH SarabunPSK" w:eastAsia="Times New Roman" w:hAnsi="TH SarabunPSK" w:cs="TH SarabunPSK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ascii="TH SarabunPSK" w:eastAsia="Times New Roman" w:hAnsi="TH SarabunPSK" w:cs="TH SarabunPSK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ascii="TH SarabunPSK" w:eastAsia="Times New Roman" w:hAnsi="TH SarabunPSK" w:cs="TH SarabunPSK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ascii="TH SarabunPSK" w:eastAsia="Times New Roman" w:hAnsi="TH SarabunPSK" w:cs="TH SarabunPSK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ascii="TH SarabunPSK" w:eastAsia="Times New Roman" w:hAnsi="TH SarabunPSK" w:cs="TH SarabunPSK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ascii="TH SarabunPSK" w:eastAsia="Times New Roman" w:hAnsi="TH SarabunPSK" w:cs="TH SarabunPSK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ascii="TH SarabunPSK" w:eastAsia="Times New Roman" w:hAnsi="TH SarabunPSK" w:cs="TH SarabunPSK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ascii="TH SarabunPSK" w:eastAsia="Times New Roman" w:hAnsi="TH SarabunPSK" w:cs="TH SarabunPSK" w:hint="default"/>
      </w:rPr>
    </w:lvl>
  </w:abstractNum>
  <w:abstractNum w:abstractNumId="27" w15:restartNumberingAfterBreak="0">
    <w:nsid w:val="704A1336"/>
    <w:multiLevelType w:val="hybridMultilevel"/>
    <w:tmpl w:val="7F0A211A"/>
    <w:lvl w:ilvl="0" w:tplc="4E240EE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0A5B88"/>
    <w:multiLevelType w:val="hybridMultilevel"/>
    <w:tmpl w:val="398622D0"/>
    <w:lvl w:ilvl="0" w:tplc="E8B2933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BE5AEE"/>
    <w:multiLevelType w:val="hybridMultilevel"/>
    <w:tmpl w:val="5992A552"/>
    <w:lvl w:ilvl="0" w:tplc="E28221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B77E7"/>
    <w:multiLevelType w:val="hybridMultilevel"/>
    <w:tmpl w:val="401CCA1C"/>
    <w:lvl w:ilvl="0" w:tplc="6C08D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53416"/>
    <w:multiLevelType w:val="hybridMultilevel"/>
    <w:tmpl w:val="9B105068"/>
    <w:lvl w:ilvl="0" w:tplc="08CE28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814E4"/>
    <w:multiLevelType w:val="hybridMultilevel"/>
    <w:tmpl w:val="28606D9A"/>
    <w:lvl w:ilvl="0" w:tplc="D2CED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5"/>
  </w:num>
  <w:num w:numId="4">
    <w:abstractNumId w:val="23"/>
  </w:num>
  <w:num w:numId="5">
    <w:abstractNumId w:val="31"/>
  </w:num>
  <w:num w:numId="6">
    <w:abstractNumId w:val="10"/>
  </w:num>
  <w:num w:numId="7">
    <w:abstractNumId w:val="20"/>
  </w:num>
  <w:num w:numId="8">
    <w:abstractNumId w:val="22"/>
  </w:num>
  <w:num w:numId="9">
    <w:abstractNumId w:val="32"/>
  </w:num>
  <w:num w:numId="10">
    <w:abstractNumId w:val="15"/>
  </w:num>
  <w:num w:numId="11">
    <w:abstractNumId w:val="9"/>
  </w:num>
  <w:num w:numId="12">
    <w:abstractNumId w:val="27"/>
  </w:num>
  <w:num w:numId="13">
    <w:abstractNumId w:val="16"/>
  </w:num>
  <w:num w:numId="14">
    <w:abstractNumId w:val="29"/>
  </w:num>
  <w:num w:numId="15">
    <w:abstractNumId w:val="5"/>
  </w:num>
  <w:num w:numId="16">
    <w:abstractNumId w:val="0"/>
  </w:num>
  <w:num w:numId="17">
    <w:abstractNumId w:val="19"/>
  </w:num>
  <w:num w:numId="18">
    <w:abstractNumId w:val="12"/>
  </w:num>
  <w:num w:numId="19">
    <w:abstractNumId w:val="28"/>
  </w:num>
  <w:num w:numId="20">
    <w:abstractNumId w:val="8"/>
  </w:num>
  <w:num w:numId="21">
    <w:abstractNumId w:val="30"/>
  </w:num>
  <w:num w:numId="22">
    <w:abstractNumId w:val="13"/>
  </w:num>
  <w:num w:numId="23">
    <w:abstractNumId w:val="21"/>
  </w:num>
  <w:num w:numId="24">
    <w:abstractNumId w:val="6"/>
  </w:num>
  <w:num w:numId="25">
    <w:abstractNumId w:val="24"/>
  </w:num>
  <w:num w:numId="26">
    <w:abstractNumId w:val="1"/>
  </w:num>
  <w:num w:numId="27">
    <w:abstractNumId w:val="2"/>
  </w:num>
  <w:num w:numId="28">
    <w:abstractNumId w:val="17"/>
  </w:num>
  <w:num w:numId="29">
    <w:abstractNumId w:val="3"/>
  </w:num>
  <w:num w:numId="30">
    <w:abstractNumId w:val="4"/>
  </w:num>
  <w:num w:numId="31">
    <w:abstractNumId w:val="18"/>
  </w:num>
  <w:num w:numId="32">
    <w:abstractNumId w:val="14"/>
  </w:num>
  <w:num w:numId="3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GrammaticalErrors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AA"/>
    <w:rsid w:val="000010FD"/>
    <w:rsid w:val="00001556"/>
    <w:rsid w:val="00001B95"/>
    <w:rsid w:val="00002417"/>
    <w:rsid w:val="00003386"/>
    <w:rsid w:val="0000354F"/>
    <w:rsid w:val="0000470B"/>
    <w:rsid w:val="00006664"/>
    <w:rsid w:val="00006DAA"/>
    <w:rsid w:val="000074CB"/>
    <w:rsid w:val="00007D7D"/>
    <w:rsid w:val="000108B4"/>
    <w:rsid w:val="00011F9E"/>
    <w:rsid w:val="000135D0"/>
    <w:rsid w:val="00013B6C"/>
    <w:rsid w:val="00014474"/>
    <w:rsid w:val="00014C45"/>
    <w:rsid w:val="00014EBC"/>
    <w:rsid w:val="00016349"/>
    <w:rsid w:val="000223B9"/>
    <w:rsid w:val="00023ED4"/>
    <w:rsid w:val="000259F6"/>
    <w:rsid w:val="0002786C"/>
    <w:rsid w:val="00033057"/>
    <w:rsid w:val="00033A18"/>
    <w:rsid w:val="00033B36"/>
    <w:rsid w:val="000372BF"/>
    <w:rsid w:val="000401F3"/>
    <w:rsid w:val="00040400"/>
    <w:rsid w:val="000408C0"/>
    <w:rsid w:val="00042596"/>
    <w:rsid w:val="0004285B"/>
    <w:rsid w:val="000445A4"/>
    <w:rsid w:val="00044946"/>
    <w:rsid w:val="000458B2"/>
    <w:rsid w:val="0004741B"/>
    <w:rsid w:val="00047733"/>
    <w:rsid w:val="00047F2F"/>
    <w:rsid w:val="00050A67"/>
    <w:rsid w:val="000536CF"/>
    <w:rsid w:val="0005456F"/>
    <w:rsid w:val="00054A3C"/>
    <w:rsid w:val="00056529"/>
    <w:rsid w:val="000569E2"/>
    <w:rsid w:val="00056C4C"/>
    <w:rsid w:val="00057D30"/>
    <w:rsid w:val="000605D6"/>
    <w:rsid w:val="00060D56"/>
    <w:rsid w:val="000611BC"/>
    <w:rsid w:val="000615F4"/>
    <w:rsid w:val="00061F19"/>
    <w:rsid w:val="0006396F"/>
    <w:rsid w:val="00063E0B"/>
    <w:rsid w:val="00066833"/>
    <w:rsid w:val="00067877"/>
    <w:rsid w:val="00070FCE"/>
    <w:rsid w:val="00072291"/>
    <w:rsid w:val="000728C6"/>
    <w:rsid w:val="00072B31"/>
    <w:rsid w:val="000731B6"/>
    <w:rsid w:val="000733BD"/>
    <w:rsid w:val="00073F5C"/>
    <w:rsid w:val="000749D4"/>
    <w:rsid w:val="000755A5"/>
    <w:rsid w:val="00075797"/>
    <w:rsid w:val="000763FD"/>
    <w:rsid w:val="000768D1"/>
    <w:rsid w:val="00076A6F"/>
    <w:rsid w:val="00076F01"/>
    <w:rsid w:val="00082FA3"/>
    <w:rsid w:val="00085BF7"/>
    <w:rsid w:val="00085C67"/>
    <w:rsid w:val="000914BA"/>
    <w:rsid w:val="00091D75"/>
    <w:rsid w:val="00093D7D"/>
    <w:rsid w:val="000954CA"/>
    <w:rsid w:val="0009694A"/>
    <w:rsid w:val="00097450"/>
    <w:rsid w:val="00097EAE"/>
    <w:rsid w:val="000A2D2E"/>
    <w:rsid w:val="000A33A4"/>
    <w:rsid w:val="000A3D0B"/>
    <w:rsid w:val="000A3FB8"/>
    <w:rsid w:val="000A4111"/>
    <w:rsid w:val="000A4DD0"/>
    <w:rsid w:val="000A52ED"/>
    <w:rsid w:val="000A71BA"/>
    <w:rsid w:val="000A73A0"/>
    <w:rsid w:val="000A7C48"/>
    <w:rsid w:val="000B0042"/>
    <w:rsid w:val="000B0067"/>
    <w:rsid w:val="000B25D1"/>
    <w:rsid w:val="000B2A7D"/>
    <w:rsid w:val="000B312D"/>
    <w:rsid w:val="000B48F1"/>
    <w:rsid w:val="000B663F"/>
    <w:rsid w:val="000B67ED"/>
    <w:rsid w:val="000B7593"/>
    <w:rsid w:val="000C1F58"/>
    <w:rsid w:val="000C24EE"/>
    <w:rsid w:val="000C4505"/>
    <w:rsid w:val="000C4700"/>
    <w:rsid w:val="000C63D3"/>
    <w:rsid w:val="000C7E0B"/>
    <w:rsid w:val="000D0078"/>
    <w:rsid w:val="000D10CF"/>
    <w:rsid w:val="000D2785"/>
    <w:rsid w:val="000D2F29"/>
    <w:rsid w:val="000D35FD"/>
    <w:rsid w:val="000D3CC9"/>
    <w:rsid w:val="000D4512"/>
    <w:rsid w:val="000D5664"/>
    <w:rsid w:val="000D5DFE"/>
    <w:rsid w:val="000D669F"/>
    <w:rsid w:val="000D7419"/>
    <w:rsid w:val="000D7B41"/>
    <w:rsid w:val="000E040C"/>
    <w:rsid w:val="000E0DD7"/>
    <w:rsid w:val="000E1202"/>
    <w:rsid w:val="000E25ED"/>
    <w:rsid w:val="000E55FB"/>
    <w:rsid w:val="000E6178"/>
    <w:rsid w:val="000E76B1"/>
    <w:rsid w:val="000E793F"/>
    <w:rsid w:val="000F1542"/>
    <w:rsid w:val="000F1B5A"/>
    <w:rsid w:val="000F2918"/>
    <w:rsid w:val="000F2BD2"/>
    <w:rsid w:val="000F30D3"/>
    <w:rsid w:val="000F35E5"/>
    <w:rsid w:val="000F55F1"/>
    <w:rsid w:val="000F59C5"/>
    <w:rsid w:val="000F5A11"/>
    <w:rsid w:val="000F6BCF"/>
    <w:rsid w:val="0010010C"/>
    <w:rsid w:val="00100640"/>
    <w:rsid w:val="001018F1"/>
    <w:rsid w:val="001029B0"/>
    <w:rsid w:val="00103E4D"/>
    <w:rsid w:val="00106686"/>
    <w:rsid w:val="00106EDB"/>
    <w:rsid w:val="00110203"/>
    <w:rsid w:val="00110303"/>
    <w:rsid w:val="00111312"/>
    <w:rsid w:val="00111D06"/>
    <w:rsid w:val="00112350"/>
    <w:rsid w:val="0011272B"/>
    <w:rsid w:val="00112753"/>
    <w:rsid w:val="00112A11"/>
    <w:rsid w:val="00112C91"/>
    <w:rsid w:val="00112E79"/>
    <w:rsid w:val="00112E91"/>
    <w:rsid w:val="001135B8"/>
    <w:rsid w:val="00114D1B"/>
    <w:rsid w:val="0011508F"/>
    <w:rsid w:val="0011561C"/>
    <w:rsid w:val="0011676B"/>
    <w:rsid w:val="00117C2E"/>
    <w:rsid w:val="00117DC6"/>
    <w:rsid w:val="00120166"/>
    <w:rsid w:val="0012039A"/>
    <w:rsid w:val="001206B0"/>
    <w:rsid w:val="001255E7"/>
    <w:rsid w:val="00126BFA"/>
    <w:rsid w:val="00127FED"/>
    <w:rsid w:val="00130D32"/>
    <w:rsid w:val="00131EEF"/>
    <w:rsid w:val="001320AA"/>
    <w:rsid w:val="001344C8"/>
    <w:rsid w:val="00134744"/>
    <w:rsid w:val="0014111D"/>
    <w:rsid w:val="0014112A"/>
    <w:rsid w:val="00141B50"/>
    <w:rsid w:val="00142C33"/>
    <w:rsid w:val="00142DC4"/>
    <w:rsid w:val="00142EA9"/>
    <w:rsid w:val="00143F99"/>
    <w:rsid w:val="0014515E"/>
    <w:rsid w:val="0014533F"/>
    <w:rsid w:val="001472C5"/>
    <w:rsid w:val="00147F05"/>
    <w:rsid w:val="00150164"/>
    <w:rsid w:val="0015106D"/>
    <w:rsid w:val="00151F9F"/>
    <w:rsid w:val="00152CC3"/>
    <w:rsid w:val="00153629"/>
    <w:rsid w:val="00153E61"/>
    <w:rsid w:val="001556BD"/>
    <w:rsid w:val="00155BE6"/>
    <w:rsid w:val="00156E9C"/>
    <w:rsid w:val="001577E2"/>
    <w:rsid w:val="00161574"/>
    <w:rsid w:val="001647DE"/>
    <w:rsid w:val="00165192"/>
    <w:rsid w:val="001658A0"/>
    <w:rsid w:val="001715BF"/>
    <w:rsid w:val="00172975"/>
    <w:rsid w:val="00173C57"/>
    <w:rsid w:val="001759FC"/>
    <w:rsid w:val="00175AAE"/>
    <w:rsid w:val="0017737C"/>
    <w:rsid w:val="00177B67"/>
    <w:rsid w:val="00177F69"/>
    <w:rsid w:val="00177FBB"/>
    <w:rsid w:val="001831E2"/>
    <w:rsid w:val="00183332"/>
    <w:rsid w:val="001844E2"/>
    <w:rsid w:val="00185128"/>
    <w:rsid w:val="001854CA"/>
    <w:rsid w:val="00185803"/>
    <w:rsid w:val="00190681"/>
    <w:rsid w:val="00190EEB"/>
    <w:rsid w:val="001913D7"/>
    <w:rsid w:val="001919C0"/>
    <w:rsid w:val="00191CC2"/>
    <w:rsid w:val="0019368A"/>
    <w:rsid w:val="0019398E"/>
    <w:rsid w:val="00195338"/>
    <w:rsid w:val="0019656A"/>
    <w:rsid w:val="001968A7"/>
    <w:rsid w:val="001968D0"/>
    <w:rsid w:val="001A0AC7"/>
    <w:rsid w:val="001A1D11"/>
    <w:rsid w:val="001A2764"/>
    <w:rsid w:val="001A3CE7"/>
    <w:rsid w:val="001A4814"/>
    <w:rsid w:val="001A4E1F"/>
    <w:rsid w:val="001A5022"/>
    <w:rsid w:val="001A76CD"/>
    <w:rsid w:val="001A7B8E"/>
    <w:rsid w:val="001A7D4C"/>
    <w:rsid w:val="001B0009"/>
    <w:rsid w:val="001B0CEA"/>
    <w:rsid w:val="001B177D"/>
    <w:rsid w:val="001B2078"/>
    <w:rsid w:val="001B3116"/>
    <w:rsid w:val="001B34AD"/>
    <w:rsid w:val="001B3682"/>
    <w:rsid w:val="001B39F4"/>
    <w:rsid w:val="001B53A5"/>
    <w:rsid w:val="001B78C1"/>
    <w:rsid w:val="001B7AB2"/>
    <w:rsid w:val="001B7C98"/>
    <w:rsid w:val="001C175F"/>
    <w:rsid w:val="001C1C4C"/>
    <w:rsid w:val="001C2DBD"/>
    <w:rsid w:val="001C3414"/>
    <w:rsid w:val="001C35E4"/>
    <w:rsid w:val="001C39FE"/>
    <w:rsid w:val="001C45C7"/>
    <w:rsid w:val="001C5281"/>
    <w:rsid w:val="001C5769"/>
    <w:rsid w:val="001C5BDC"/>
    <w:rsid w:val="001C5D21"/>
    <w:rsid w:val="001C7392"/>
    <w:rsid w:val="001C78A3"/>
    <w:rsid w:val="001D0905"/>
    <w:rsid w:val="001D1B5E"/>
    <w:rsid w:val="001D219B"/>
    <w:rsid w:val="001D28D9"/>
    <w:rsid w:val="001D315F"/>
    <w:rsid w:val="001D3E7C"/>
    <w:rsid w:val="001D4062"/>
    <w:rsid w:val="001D40D7"/>
    <w:rsid w:val="001D4551"/>
    <w:rsid w:val="001D52E7"/>
    <w:rsid w:val="001D64B3"/>
    <w:rsid w:val="001D677F"/>
    <w:rsid w:val="001D692F"/>
    <w:rsid w:val="001D6F9B"/>
    <w:rsid w:val="001E045C"/>
    <w:rsid w:val="001E203E"/>
    <w:rsid w:val="001E32C9"/>
    <w:rsid w:val="001E375A"/>
    <w:rsid w:val="001E4BEB"/>
    <w:rsid w:val="001E538F"/>
    <w:rsid w:val="001F0A09"/>
    <w:rsid w:val="001F15D6"/>
    <w:rsid w:val="001F2232"/>
    <w:rsid w:val="001F39A8"/>
    <w:rsid w:val="001F3BD0"/>
    <w:rsid w:val="001F3CF0"/>
    <w:rsid w:val="001F3F33"/>
    <w:rsid w:val="001F66B4"/>
    <w:rsid w:val="001F7BD6"/>
    <w:rsid w:val="002002E5"/>
    <w:rsid w:val="00201B19"/>
    <w:rsid w:val="0020310E"/>
    <w:rsid w:val="0020352C"/>
    <w:rsid w:val="00205813"/>
    <w:rsid w:val="002059DD"/>
    <w:rsid w:val="00206BFC"/>
    <w:rsid w:val="002078AD"/>
    <w:rsid w:val="002111E5"/>
    <w:rsid w:val="00211231"/>
    <w:rsid w:val="0021312D"/>
    <w:rsid w:val="00214966"/>
    <w:rsid w:val="00214AAB"/>
    <w:rsid w:val="00215B01"/>
    <w:rsid w:val="00216731"/>
    <w:rsid w:val="00216B7B"/>
    <w:rsid w:val="00216D22"/>
    <w:rsid w:val="002170D7"/>
    <w:rsid w:val="00217A1C"/>
    <w:rsid w:val="00220A01"/>
    <w:rsid w:val="00220D0A"/>
    <w:rsid w:val="002212B2"/>
    <w:rsid w:val="0022205A"/>
    <w:rsid w:val="00222944"/>
    <w:rsid w:val="00225773"/>
    <w:rsid w:val="002265FB"/>
    <w:rsid w:val="00226B13"/>
    <w:rsid w:val="00226F00"/>
    <w:rsid w:val="00230634"/>
    <w:rsid w:val="00231B26"/>
    <w:rsid w:val="00233DB2"/>
    <w:rsid w:val="002344A9"/>
    <w:rsid w:val="002349E7"/>
    <w:rsid w:val="002363E1"/>
    <w:rsid w:val="002369B0"/>
    <w:rsid w:val="002376B3"/>
    <w:rsid w:val="0024027F"/>
    <w:rsid w:val="0024114F"/>
    <w:rsid w:val="002411F7"/>
    <w:rsid w:val="00242601"/>
    <w:rsid w:val="002441AE"/>
    <w:rsid w:val="00246456"/>
    <w:rsid w:val="00246BEF"/>
    <w:rsid w:val="00247CE8"/>
    <w:rsid w:val="002518AE"/>
    <w:rsid w:val="00251C78"/>
    <w:rsid w:val="00252C17"/>
    <w:rsid w:val="00252CA6"/>
    <w:rsid w:val="00253275"/>
    <w:rsid w:val="00253916"/>
    <w:rsid w:val="00253AB8"/>
    <w:rsid w:val="00253F18"/>
    <w:rsid w:val="002550EE"/>
    <w:rsid w:val="00256891"/>
    <w:rsid w:val="0025799E"/>
    <w:rsid w:val="00257BD0"/>
    <w:rsid w:val="002609D9"/>
    <w:rsid w:val="002613A0"/>
    <w:rsid w:val="00262610"/>
    <w:rsid w:val="00262678"/>
    <w:rsid w:val="00262CEB"/>
    <w:rsid w:val="002633A2"/>
    <w:rsid w:val="00266526"/>
    <w:rsid w:val="00266879"/>
    <w:rsid w:val="0026733A"/>
    <w:rsid w:val="00267898"/>
    <w:rsid w:val="00270AA5"/>
    <w:rsid w:val="00271AB7"/>
    <w:rsid w:val="00272049"/>
    <w:rsid w:val="00272A75"/>
    <w:rsid w:val="0027357B"/>
    <w:rsid w:val="002738C9"/>
    <w:rsid w:val="00275376"/>
    <w:rsid w:val="00275A7E"/>
    <w:rsid w:val="00275E82"/>
    <w:rsid w:val="0027601E"/>
    <w:rsid w:val="0027660A"/>
    <w:rsid w:val="00280277"/>
    <w:rsid w:val="00280B72"/>
    <w:rsid w:val="00281FCA"/>
    <w:rsid w:val="002822B6"/>
    <w:rsid w:val="00283B27"/>
    <w:rsid w:val="00285361"/>
    <w:rsid w:val="00285783"/>
    <w:rsid w:val="002858DC"/>
    <w:rsid w:val="00287279"/>
    <w:rsid w:val="0028794F"/>
    <w:rsid w:val="002900F5"/>
    <w:rsid w:val="00290884"/>
    <w:rsid w:val="00290C94"/>
    <w:rsid w:val="00291008"/>
    <w:rsid w:val="002927AA"/>
    <w:rsid w:val="00293462"/>
    <w:rsid w:val="00294948"/>
    <w:rsid w:val="002A00CF"/>
    <w:rsid w:val="002A2700"/>
    <w:rsid w:val="002A2CBE"/>
    <w:rsid w:val="002A3526"/>
    <w:rsid w:val="002A3ACE"/>
    <w:rsid w:val="002A65F3"/>
    <w:rsid w:val="002A7CCC"/>
    <w:rsid w:val="002B09D1"/>
    <w:rsid w:val="002B1732"/>
    <w:rsid w:val="002B177C"/>
    <w:rsid w:val="002B2BB7"/>
    <w:rsid w:val="002B2D4C"/>
    <w:rsid w:val="002B339F"/>
    <w:rsid w:val="002B437A"/>
    <w:rsid w:val="002B4ED1"/>
    <w:rsid w:val="002B5ECE"/>
    <w:rsid w:val="002B6887"/>
    <w:rsid w:val="002C0EB4"/>
    <w:rsid w:val="002C223C"/>
    <w:rsid w:val="002C37AF"/>
    <w:rsid w:val="002C3862"/>
    <w:rsid w:val="002C4481"/>
    <w:rsid w:val="002C4A59"/>
    <w:rsid w:val="002C4B51"/>
    <w:rsid w:val="002C50C4"/>
    <w:rsid w:val="002D0878"/>
    <w:rsid w:val="002D2227"/>
    <w:rsid w:val="002D27D8"/>
    <w:rsid w:val="002D2B03"/>
    <w:rsid w:val="002D3F3E"/>
    <w:rsid w:val="002D4259"/>
    <w:rsid w:val="002D51DF"/>
    <w:rsid w:val="002D5348"/>
    <w:rsid w:val="002D5BCE"/>
    <w:rsid w:val="002D63F1"/>
    <w:rsid w:val="002D6718"/>
    <w:rsid w:val="002D68AD"/>
    <w:rsid w:val="002D6BCB"/>
    <w:rsid w:val="002E104E"/>
    <w:rsid w:val="002E15C5"/>
    <w:rsid w:val="002E189E"/>
    <w:rsid w:val="002E1E9F"/>
    <w:rsid w:val="002E1F39"/>
    <w:rsid w:val="002E2440"/>
    <w:rsid w:val="002E2666"/>
    <w:rsid w:val="002E28C3"/>
    <w:rsid w:val="002E3D51"/>
    <w:rsid w:val="002E4900"/>
    <w:rsid w:val="002E4CC3"/>
    <w:rsid w:val="002E64FA"/>
    <w:rsid w:val="002E7E98"/>
    <w:rsid w:val="002F08B9"/>
    <w:rsid w:val="002F090B"/>
    <w:rsid w:val="002F2E05"/>
    <w:rsid w:val="002F3716"/>
    <w:rsid w:val="002F5986"/>
    <w:rsid w:val="002F653A"/>
    <w:rsid w:val="003005CF"/>
    <w:rsid w:val="0030140D"/>
    <w:rsid w:val="00301DB0"/>
    <w:rsid w:val="003025C0"/>
    <w:rsid w:val="00302A20"/>
    <w:rsid w:val="00302AB7"/>
    <w:rsid w:val="0030532D"/>
    <w:rsid w:val="00306BEB"/>
    <w:rsid w:val="00307B0B"/>
    <w:rsid w:val="003105CC"/>
    <w:rsid w:val="00310D2C"/>
    <w:rsid w:val="0031363D"/>
    <w:rsid w:val="00313CC6"/>
    <w:rsid w:val="0031432A"/>
    <w:rsid w:val="00314804"/>
    <w:rsid w:val="00315989"/>
    <w:rsid w:val="00316053"/>
    <w:rsid w:val="00316664"/>
    <w:rsid w:val="00316853"/>
    <w:rsid w:val="0031739C"/>
    <w:rsid w:val="00317DCF"/>
    <w:rsid w:val="00317FC4"/>
    <w:rsid w:val="0032053A"/>
    <w:rsid w:val="00321D32"/>
    <w:rsid w:val="00322ADE"/>
    <w:rsid w:val="003274CD"/>
    <w:rsid w:val="00327D65"/>
    <w:rsid w:val="00327E65"/>
    <w:rsid w:val="00330E43"/>
    <w:rsid w:val="00332C51"/>
    <w:rsid w:val="00332E68"/>
    <w:rsid w:val="00333641"/>
    <w:rsid w:val="00333728"/>
    <w:rsid w:val="0033491F"/>
    <w:rsid w:val="0033508E"/>
    <w:rsid w:val="00335CAF"/>
    <w:rsid w:val="00337818"/>
    <w:rsid w:val="00342A6E"/>
    <w:rsid w:val="00343A23"/>
    <w:rsid w:val="003475A7"/>
    <w:rsid w:val="0034777E"/>
    <w:rsid w:val="003500F7"/>
    <w:rsid w:val="0035271E"/>
    <w:rsid w:val="003527BE"/>
    <w:rsid w:val="00352E87"/>
    <w:rsid w:val="0035373E"/>
    <w:rsid w:val="003542D8"/>
    <w:rsid w:val="00354A07"/>
    <w:rsid w:val="003555C2"/>
    <w:rsid w:val="00355D63"/>
    <w:rsid w:val="00360021"/>
    <w:rsid w:val="0036184B"/>
    <w:rsid w:val="003639C0"/>
    <w:rsid w:val="003639E8"/>
    <w:rsid w:val="00363F54"/>
    <w:rsid w:val="00364CA0"/>
    <w:rsid w:val="00365467"/>
    <w:rsid w:val="003662C1"/>
    <w:rsid w:val="003673DD"/>
    <w:rsid w:val="00370AEB"/>
    <w:rsid w:val="00371ABD"/>
    <w:rsid w:val="00373133"/>
    <w:rsid w:val="00373871"/>
    <w:rsid w:val="003741CF"/>
    <w:rsid w:val="003743D6"/>
    <w:rsid w:val="0037480D"/>
    <w:rsid w:val="00375738"/>
    <w:rsid w:val="00375DD1"/>
    <w:rsid w:val="00377EE1"/>
    <w:rsid w:val="003815FB"/>
    <w:rsid w:val="00383495"/>
    <w:rsid w:val="00383589"/>
    <w:rsid w:val="00384253"/>
    <w:rsid w:val="0038673A"/>
    <w:rsid w:val="00387457"/>
    <w:rsid w:val="003905DD"/>
    <w:rsid w:val="003912D8"/>
    <w:rsid w:val="00391483"/>
    <w:rsid w:val="00393F8D"/>
    <w:rsid w:val="003962F8"/>
    <w:rsid w:val="00397721"/>
    <w:rsid w:val="003A08F4"/>
    <w:rsid w:val="003A1149"/>
    <w:rsid w:val="003A2CBF"/>
    <w:rsid w:val="003A314A"/>
    <w:rsid w:val="003A49F3"/>
    <w:rsid w:val="003A4B5A"/>
    <w:rsid w:val="003A4EFC"/>
    <w:rsid w:val="003A5A18"/>
    <w:rsid w:val="003A76D9"/>
    <w:rsid w:val="003B0FCC"/>
    <w:rsid w:val="003B101C"/>
    <w:rsid w:val="003B21F6"/>
    <w:rsid w:val="003B239B"/>
    <w:rsid w:val="003B41F4"/>
    <w:rsid w:val="003B49C0"/>
    <w:rsid w:val="003B4C57"/>
    <w:rsid w:val="003B4CEE"/>
    <w:rsid w:val="003B4D86"/>
    <w:rsid w:val="003B6DD4"/>
    <w:rsid w:val="003B7589"/>
    <w:rsid w:val="003B75C9"/>
    <w:rsid w:val="003C0232"/>
    <w:rsid w:val="003C2F45"/>
    <w:rsid w:val="003C418D"/>
    <w:rsid w:val="003C484D"/>
    <w:rsid w:val="003C56FE"/>
    <w:rsid w:val="003C62C4"/>
    <w:rsid w:val="003C77C8"/>
    <w:rsid w:val="003C7B4F"/>
    <w:rsid w:val="003C7DDA"/>
    <w:rsid w:val="003C7F39"/>
    <w:rsid w:val="003D1C34"/>
    <w:rsid w:val="003D2D39"/>
    <w:rsid w:val="003D3D89"/>
    <w:rsid w:val="003D44E1"/>
    <w:rsid w:val="003D5F42"/>
    <w:rsid w:val="003D6DEB"/>
    <w:rsid w:val="003E0396"/>
    <w:rsid w:val="003E0ED9"/>
    <w:rsid w:val="003E176D"/>
    <w:rsid w:val="003E2906"/>
    <w:rsid w:val="003E2931"/>
    <w:rsid w:val="003E34F6"/>
    <w:rsid w:val="003E40E3"/>
    <w:rsid w:val="003E4A6F"/>
    <w:rsid w:val="003E5DD1"/>
    <w:rsid w:val="003E6CE6"/>
    <w:rsid w:val="003E6F13"/>
    <w:rsid w:val="003E7D20"/>
    <w:rsid w:val="003F04C4"/>
    <w:rsid w:val="003F119F"/>
    <w:rsid w:val="003F392C"/>
    <w:rsid w:val="003F6AF9"/>
    <w:rsid w:val="003F7357"/>
    <w:rsid w:val="003F77A9"/>
    <w:rsid w:val="003F7D97"/>
    <w:rsid w:val="003F7FCA"/>
    <w:rsid w:val="0040072B"/>
    <w:rsid w:val="004012F1"/>
    <w:rsid w:val="0040186D"/>
    <w:rsid w:val="00401C8B"/>
    <w:rsid w:val="00402B22"/>
    <w:rsid w:val="00402CDC"/>
    <w:rsid w:val="00403399"/>
    <w:rsid w:val="00407A2E"/>
    <w:rsid w:val="004105F9"/>
    <w:rsid w:val="00411280"/>
    <w:rsid w:val="00413977"/>
    <w:rsid w:val="00413BD2"/>
    <w:rsid w:val="00415444"/>
    <w:rsid w:val="00416BAE"/>
    <w:rsid w:val="00416D48"/>
    <w:rsid w:val="004171AC"/>
    <w:rsid w:val="00421372"/>
    <w:rsid w:val="0042294B"/>
    <w:rsid w:val="0042397F"/>
    <w:rsid w:val="0042709B"/>
    <w:rsid w:val="00427847"/>
    <w:rsid w:val="004304AD"/>
    <w:rsid w:val="004304BE"/>
    <w:rsid w:val="00430E08"/>
    <w:rsid w:val="004315B8"/>
    <w:rsid w:val="00431792"/>
    <w:rsid w:val="00431CA5"/>
    <w:rsid w:val="004324C9"/>
    <w:rsid w:val="00432C98"/>
    <w:rsid w:val="004355B8"/>
    <w:rsid w:val="004377AA"/>
    <w:rsid w:val="00440504"/>
    <w:rsid w:val="00442E44"/>
    <w:rsid w:val="00442EBF"/>
    <w:rsid w:val="004430F1"/>
    <w:rsid w:val="004445B4"/>
    <w:rsid w:val="00444631"/>
    <w:rsid w:val="00444FD8"/>
    <w:rsid w:val="00445DAE"/>
    <w:rsid w:val="0044612F"/>
    <w:rsid w:val="004470C5"/>
    <w:rsid w:val="004472BB"/>
    <w:rsid w:val="00450460"/>
    <w:rsid w:val="00452C04"/>
    <w:rsid w:val="0045313C"/>
    <w:rsid w:val="00455942"/>
    <w:rsid w:val="00455ACC"/>
    <w:rsid w:val="0045603B"/>
    <w:rsid w:val="00460587"/>
    <w:rsid w:val="0046096D"/>
    <w:rsid w:val="004615E4"/>
    <w:rsid w:val="00461C7D"/>
    <w:rsid w:val="00462BF4"/>
    <w:rsid w:val="00463097"/>
    <w:rsid w:val="0046361F"/>
    <w:rsid w:val="00463A7B"/>
    <w:rsid w:val="00463B1D"/>
    <w:rsid w:val="00463DC6"/>
    <w:rsid w:val="0046505B"/>
    <w:rsid w:val="00465409"/>
    <w:rsid w:val="00465B6F"/>
    <w:rsid w:val="00466917"/>
    <w:rsid w:val="00466D27"/>
    <w:rsid w:val="00470268"/>
    <w:rsid w:val="00471080"/>
    <w:rsid w:val="00471B6E"/>
    <w:rsid w:val="004729EA"/>
    <w:rsid w:val="00473608"/>
    <w:rsid w:val="00473B3A"/>
    <w:rsid w:val="00474797"/>
    <w:rsid w:val="00475596"/>
    <w:rsid w:val="00475BB3"/>
    <w:rsid w:val="00476475"/>
    <w:rsid w:val="00476F50"/>
    <w:rsid w:val="00477782"/>
    <w:rsid w:val="00477C40"/>
    <w:rsid w:val="00481D43"/>
    <w:rsid w:val="0048224F"/>
    <w:rsid w:val="0048344F"/>
    <w:rsid w:val="00485194"/>
    <w:rsid w:val="00485EFA"/>
    <w:rsid w:val="004861DB"/>
    <w:rsid w:val="004865DB"/>
    <w:rsid w:val="004879AE"/>
    <w:rsid w:val="0049657E"/>
    <w:rsid w:val="0049754B"/>
    <w:rsid w:val="004A05F0"/>
    <w:rsid w:val="004A0665"/>
    <w:rsid w:val="004A181A"/>
    <w:rsid w:val="004A2C62"/>
    <w:rsid w:val="004A2E0E"/>
    <w:rsid w:val="004A3531"/>
    <w:rsid w:val="004A4F18"/>
    <w:rsid w:val="004A50BE"/>
    <w:rsid w:val="004A64B7"/>
    <w:rsid w:val="004A736E"/>
    <w:rsid w:val="004A7BFE"/>
    <w:rsid w:val="004B24B5"/>
    <w:rsid w:val="004B3293"/>
    <w:rsid w:val="004B6AAA"/>
    <w:rsid w:val="004B7224"/>
    <w:rsid w:val="004B7C90"/>
    <w:rsid w:val="004C1DD5"/>
    <w:rsid w:val="004C3919"/>
    <w:rsid w:val="004C3D07"/>
    <w:rsid w:val="004C44A7"/>
    <w:rsid w:val="004C47E2"/>
    <w:rsid w:val="004C4942"/>
    <w:rsid w:val="004C4C8E"/>
    <w:rsid w:val="004C57AB"/>
    <w:rsid w:val="004C598C"/>
    <w:rsid w:val="004D02A3"/>
    <w:rsid w:val="004D169F"/>
    <w:rsid w:val="004D1E0F"/>
    <w:rsid w:val="004D282D"/>
    <w:rsid w:val="004D301B"/>
    <w:rsid w:val="004D3186"/>
    <w:rsid w:val="004D5331"/>
    <w:rsid w:val="004D643C"/>
    <w:rsid w:val="004D7983"/>
    <w:rsid w:val="004D7BFB"/>
    <w:rsid w:val="004E0F9D"/>
    <w:rsid w:val="004E1205"/>
    <w:rsid w:val="004E374A"/>
    <w:rsid w:val="004E4818"/>
    <w:rsid w:val="004E4E5D"/>
    <w:rsid w:val="004E5450"/>
    <w:rsid w:val="004E55C2"/>
    <w:rsid w:val="004F13F8"/>
    <w:rsid w:val="004F2735"/>
    <w:rsid w:val="004F3219"/>
    <w:rsid w:val="004F53C3"/>
    <w:rsid w:val="004F54CD"/>
    <w:rsid w:val="004F66A0"/>
    <w:rsid w:val="004F6AF9"/>
    <w:rsid w:val="004F70DB"/>
    <w:rsid w:val="00501205"/>
    <w:rsid w:val="00501316"/>
    <w:rsid w:val="00501FC2"/>
    <w:rsid w:val="005028DD"/>
    <w:rsid w:val="00502D9E"/>
    <w:rsid w:val="005043DB"/>
    <w:rsid w:val="00507C6F"/>
    <w:rsid w:val="00511243"/>
    <w:rsid w:val="00511D63"/>
    <w:rsid w:val="00512354"/>
    <w:rsid w:val="005134BC"/>
    <w:rsid w:val="00515644"/>
    <w:rsid w:val="005158C8"/>
    <w:rsid w:val="00515924"/>
    <w:rsid w:val="005163E0"/>
    <w:rsid w:val="005177D7"/>
    <w:rsid w:val="00520FB4"/>
    <w:rsid w:val="0052214F"/>
    <w:rsid w:val="005222B8"/>
    <w:rsid w:val="005239E3"/>
    <w:rsid w:val="00525DA9"/>
    <w:rsid w:val="005266C8"/>
    <w:rsid w:val="00526BA8"/>
    <w:rsid w:val="00526D52"/>
    <w:rsid w:val="0052772B"/>
    <w:rsid w:val="00530982"/>
    <w:rsid w:val="00530D20"/>
    <w:rsid w:val="00533993"/>
    <w:rsid w:val="0053423D"/>
    <w:rsid w:val="005349F6"/>
    <w:rsid w:val="00534A6C"/>
    <w:rsid w:val="00534D00"/>
    <w:rsid w:val="00541823"/>
    <w:rsid w:val="0054231F"/>
    <w:rsid w:val="00543A6A"/>
    <w:rsid w:val="005442FE"/>
    <w:rsid w:val="00544524"/>
    <w:rsid w:val="00547743"/>
    <w:rsid w:val="00547FCA"/>
    <w:rsid w:val="005519DB"/>
    <w:rsid w:val="00551F89"/>
    <w:rsid w:val="005534E0"/>
    <w:rsid w:val="005541F9"/>
    <w:rsid w:val="00554BD5"/>
    <w:rsid w:val="0055554D"/>
    <w:rsid w:val="00557282"/>
    <w:rsid w:val="00557B0E"/>
    <w:rsid w:val="00560245"/>
    <w:rsid w:val="00561A6D"/>
    <w:rsid w:val="00562F29"/>
    <w:rsid w:val="0056485B"/>
    <w:rsid w:val="00564B8C"/>
    <w:rsid w:val="00566A5F"/>
    <w:rsid w:val="00566D0D"/>
    <w:rsid w:val="00567FBC"/>
    <w:rsid w:val="00570045"/>
    <w:rsid w:val="00571484"/>
    <w:rsid w:val="005721B2"/>
    <w:rsid w:val="00573133"/>
    <w:rsid w:val="00573561"/>
    <w:rsid w:val="00573C60"/>
    <w:rsid w:val="00573F83"/>
    <w:rsid w:val="005746F2"/>
    <w:rsid w:val="00574E3F"/>
    <w:rsid w:val="0058147A"/>
    <w:rsid w:val="005816D9"/>
    <w:rsid w:val="0058244D"/>
    <w:rsid w:val="00582E9D"/>
    <w:rsid w:val="00583984"/>
    <w:rsid w:val="00583AE9"/>
    <w:rsid w:val="00584309"/>
    <w:rsid w:val="005853BA"/>
    <w:rsid w:val="0058596F"/>
    <w:rsid w:val="005860CB"/>
    <w:rsid w:val="00587A7F"/>
    <w:rsid w:val="00587C96"/>
    <w:rsid w:val="00587E8A"/>
    <w:rsid w:val="00590714"/>
    <w:rsid w:val="00590B4C"/>
    <w:rsid w:val="00593593"/>
    <w:rsid w:val="0059370B"/>
    <w:rsid w:val="00593E06"/>
    <w:rsid w:val="00594F12"/>
    <w:rsid w:val="00595D71"/>
    <w:rsid w:val="005A1642"/>
    <w:rsid w:val="005A1826"/>
    <w:rsid w:val="005A2AD2"/>
    <w:rsid w:val="005A300C"/>
    <w:rsid w:val="005A3763"/>
    <w:rsid w:val="005A4572"/>
    <w:rsid w:val="005A4C36"/>
    <w:rsid w:val="005A6188"/>
    <w:rsid w:val="005A728C"/>
    <w:rsid w:val="005B0B61"/>
    <w:rsid w:val="005B0ECA"/>
    <w:rsid w:val="005B1148"/>
    <w:rsid w:val="005B174B"/>
    <w:rsid w:val="005B2BE3"/>
    <w:rsid w:val="005B3C5A"/>
    <w:rsid w:val="005B4A43"/>
    <w:rsid w:val="005B6238"/>
    <w:rsid w:val="005B65E8"/>
    <w:rsid w:val="005B6E58"/>
    <w:rsid w:val="005B6F91"/>
    <w:rsid w:val="005C0C46"/>
    <w:rsid w:val="005C0CC4"/>
    <w:rsid w:val="005C2081"/>
    <w:rsid w:val="005C277D"/>
    <w:rsid w:val="005C438B"/>
    <w:rsid w:val="005C4ABB"/>
    <w:rsid w:val="005C4BC1"/>
    <w:rsid w:val="005C5362"/>
    <w:rsid w:val="005C72F6"/>
    <w:rsid w:val="005C7780"/>
    <w:rsid w:val="005D0FCB"/>
    <w:rsid w:val="005D173E"/>
    <w:rsid w:val="005D185A"/>
    <w:rsid w:val="005D2525"/>
    <w:rsid w:val="005D5082"/>
    <w:rsid w:val="005D588C"/>
    <w:rsid w:val="005D7271"/>
    <w:rsid w:val="005E02C5"/>
    <w:rsid w:val="005E1031"/>
    <w:rsid w:val="005E4AAE"/>
    <w:rsid w:val="005E4CE0"/>
    <w:rsid w:val="005E5D70"/>
    <w:rsid w:val="005E6774"/>
    <w:rsid w:val="005F0D1B"/>
    <w:rsid w:val="005F1475"/>
    <w:rsid w:val="005F1A42"/>
    <w:rsid w:val="005F24F0"/>
    <w:rsid w:val="005F35BB"/>
    <w:rsid w:val="005F378B"/>
    <w:rsid w:val="005F3EF5"/>
    <w:rsid w:val="005F4A1A"/>
    <w:rsid w:val="005F4A81"/>
    <w:rsid w:val="005F4E66"/>
    <w:rsid w:val="005F7788"/>
    <w:rsid w:val="0060194B"/>
    <w:rsid w:val="006020DC"/>
    <w:rsid w:val="006031EE"/>
    <w:rsid w:val="00604B1B"/>
    <w:rsid w:val="00604E19"/>
    <w:rsid w:val="00604FA8"/>
    <w:rsid w:val="00605862"/>
    <w:rsid w:val="00605A76"/>
    <w:rsid w:val="00606A29"/>
    <w:rsid w:val="00610EF9"/>
    <w:rsid w:val="00611DFF"/>
    <w:rsid w:val="00612225"/>
    <w:rsid w:val="00613DCE"/>
    <w:rsid w:val="006155CB"/>
    <w:rsid w:val="00620307"/>
    <w:rsid w:val="006206FE"/>
    <w:rsid w:val="00620E4F"/>
    <w:rsid w:val="00621818"/>
    <w:rsid w:val="00622E2B"/>
    <w:rsid w:val="00622F79"/>
    <w:rsid w:val="00622F82"/>
    <w:rsid w:val="006234AA"/>
    <w:rsid w:val="006255D5"/>
    <w:rsid w:val="0062788E"/>
    <w:rsid w:val="0062789A"/>
    <w:rsid w:val="00627B58"/>
    <w:rsid w:val="0063098B"/>
    <w:rsid w:val="0063119B"/>
    <w:rsid w:val="00631E3A"/>
    <w:rsid w:val="006323AE"/>
    <w:rsid w:val="0063255E"/>
    <w:rsid w:val="006327B0"/>
    <w:rsid w:val="00633C83"/>
    <w:rsid w:val="00633F28"/>
    <w:rsid w:val="006344BF"/>
    <w:rsid w:val="0063453E"/>
    <w:rsid w:val="006347EC"/>
    <w:rsid w:val="00634A66"/>
    <w:rsid w:val="00635A95"/>
    <w:rsid w:val="00635C79"/>
    <w:rsid w:val="00636055"/>
    <w:rsid w:val="00637B01"/>
    <w:rsid w:val="00640673"/>
    <w:rsid w:val="00640EC2"/>
    <w:rsid w:val="00641294"/>
    <w:rsid w:val="0064183A"/>
    <w:rsid w:val="00642858"/>
    <w:rsid w:val="006438E1"/>
    <w:rsid w:val="0064397B"/>
    <w:rsid w:val="00644489"/>
    <w:rsid w:val="00644C29"/>
    <w:rsid w:val="006450B6"/>
    <w:rsid w:val="006453F4"/>
    <w:rsid w:val="00645D78"/>
    <w:rsid w:val="00647A38"/>
    <w:rsid w:val="00650153"/>
    <w:rsid w:val="006506E0"/>
    <w:rsid w:val="00650E6A"/>
    <w:rsid w:val="00652A49"/>
    <w:rsid w:val="00653B2F"/>
    <w:rsid w:val="006548EA"/>
    <w:rsid w:val="0065514D"/>
    <w:rsid w:val="006556C1"/>
    <w:rsid w:val="00656280"/>
    <w:rsid w:val="00656C27"/>
    <w:rsid w:val="00662527"/>
    <w:rsid w:val="006633BD"/>
    <w:rsid w:val="0066495E"/>
    <w:rsid w:val="0066532C"/>
    <w:rsid w:val="006656BC"/>
    <w:rsid w:val="006666E4"/>
    <w:rsid w:val="006702C7"/>
    <w:rsid w:val="00670864"/>
    <w:rsid w:val="0067232E"/>
    <w:rsid w:val="00672C6B"/>
    <w:rsid w:val="00673967"/>
    <w:rsid w:val="00674522"/>
    <w:rsid w:val="00677A74"/>
    <w:rsid w:val="00677E3F"/>
    <w:rsid w:val="00677F11"/>
    <w:rsid w:val="006802E9"/>
    <w:rsid w:val="006806D6"/>
    <w:rsid w:val="00680DD6"/>
    <w:rsid w:val="006810A2"/>
    <w:rsid w:val="00681494"/>
    <w:rsid w:val="00681750"/>
    <w:rsid w:val="0068388A"/>
    <w:rsid w:val="00684287"/>
    <w:rsid w:val="00684B8E"/>
    <w:rsid w:val="0068521A"/>
    <w:rsid w:val="006862E3"/>
    <w:rsid w:val="006862FF"/>
    <w:rsid w:val="00686950"/>
    <w:rsid w:val="00690308"/>
    <w:rsid w:val="00690A38"/>
    <w:rsid w:val="00690BFC"/>
    <w:rsid w:val="0069193F"/>
    <w:rsid w:val="00691B17"/>
    <w:rsid w:val="006920A5"/>
    <w:rsid w:val="006942C0"/>
    <w:rsid w:val="006A5E07"/>
    <w:rsid w:val="006A639A"/>
    <w:rsid w:val="006A6661"/>
    <w:rsid w:val="006A699F"/>
    <w:rsid w:val="006A7D70"/>
    <w:rsid w:val="006A7E6D"/>
    <w:rsid w:val="006B1EAC"/>
    <w:rsid w:val="006B1ECD"/>
    <w:rsid w:val="006B22E5"/>
    <w:rsid w:val="006B428A"/>
    <w:rsid w:val="006B4300"/>
    <w:rsid w:val="006B4470"/>
    <w:rsid w:val="006B64ED"/>
    <w:rsid w:val="006C1C3E"/>
    <w:rsid w:val="006C3389"/>
    <w:rsid w:val="006C380B"/>
    <w:rsid w:val="006C3F49"/>
    <w:rsid w:val="006C505E"/>
    <w:rsid w:val="006C531E"/>
    <w:rsid w:val="006C5C03"/>
    <w:rsid w:val="006C6454"/>
    <w:rsid w:val="006C7D35"/>
    <w:rsid w:val="006D0361"/>
    <w:rsid w:val="006D23A7"/>
    <w:rsid w:val="006D26D1"/>
    <w:rsid w:val="006D33BC"/>
    <w:rsid w:val="006D478A"/>
    <w:rsid w:val="006D49FC"/>
    <w:rsid w:val="006D4AEC"/>
    <w:rsid w:val="006D58C5"/>
    <w:rsid w:val="006D6387"/>
    <w:rsid w:val="006D70D0"/>
    <w:rsid w:val="006D742D"/>
    <w:rsid w:val="006E16EE"/>
    <w:rsid w:val="006E219C"/>
    <w:rsid w:val="006E3838"/>
    <w:rsid w:val="006E3F54"/>
    <w:rsid w:val="006E4626"/>
    <w:rsid w:val="006E539C"/>
    <w:rsid w:val="006F0BF0"/>
    <w:rsid w:val="006F150B"/>
    <w:rsid w:val="006F1AB3"/>
    <w:rsid w:val="006F1DC2"/>
    <w:rsid w:val="006F2394"/>
    <w:rsid w:val="006F3D26"/>
    <w:rsid w:val="006F41EE"/>
    <w:rsid w:val="006F5768"/>
    <w:rsid w:val="006F5E33"/>
    <w:rsid w:val="006F62A2"/>
    <w:rsid w:val="006F671E"/>
    <w:rsid w:val="006F6B30"/>
    <w:rsid w:val="006F6B78"/>
    <w:rsid w:val="006F7732"/>
    <w:rsid w:val="006F796A"/>
    <w:rsid w:val="00700306"/>
    <w:rsid w:val="00701B38"/>
    <w:rsid w:val="007022B2"/>
    <w:rsid w:val="007027EF"/>
    <w:rsid w:val="00705525"/>
    <w:rsid w:val="00705939"/>
    <w:rsid w:val="00705D55"/>
    <w:rsid w:val="007063D9"/>
    <w:rsid w:val="007120A2"/>
    <w:rsid w:val="00712A50"/>
    <w:rsid w:val="00713846"/>
    <w:rsid w:val="00713D89"/>
    <w:rsid w:val="007140E9"/>
    <w:rsid w:val="0071457E"/>
    <w:rsid w:val="00714756"/>
    <w:rsid w:val="0071575E"/>
    <w:rsid w:val="00715E27"/>
    <w:rsid w:val="0071731A"/>
    <w:rsid w:val="007176E7"/>
    <w:rsid w:val="007179AA"/>
    <w:rsid w:val="00720DFC"/>
    <w:rsid w:val="00720FC2"/>
    <w:rsid w:val="00721159"/>
    <w:rsid w:val="00723AED"/>
    <w:rsid w:val="00723D6D"/>
    <w:rsid w:val="00724B59"/>
    <w:rsid w:val="007253DE"/>
    <w:rsid w:val="00726507"/>
    <w:rsid w:val="00726993"/>
    <w:rsid w:val="00730E1A"/>
    <w:rsid w:val="007318EC"/>
    <w:rsid w:val="00732A03"/>
    <w:rsid w:val="00737386"/>
    <w:rsid w:val="0074040D"/>
    <w:rsid w:val="00740C56"/>
    <w:rsid w:val="00741119"/>
    <w:rsid w:val="007419DA"/>
    <w:rsid w:val="00742F29"/>
    <w:rsid w:val="00742F69"/>
    <w:rsid w:val="00742FC8"/>
    <w:rsid w:val="007438C6"/>
    <w:rsid w:val="00744085"/>
    <w:rsid w:val="0074411A"/>
    <w:rsid w:val="0074539F"/>
    <w:rsid w:val="0074582C"/>
    <w:rsid w:val="00747C11"/>
    <w:rsid w:val="00750460"/>
    <w:rsid w:val="007511B7"/>
    <w:rsid w:val="00751BFC"/>
    <w:rsid w:val="007527E2"/>
    <w:rsid w:val="007530EB"/>
    <w:rsid w:val="00756EED"/>
    <w:rsid w:val="007579A6"/>
    <w:rsid w:val="007579D4"/>
    <w:rsid w:val="00765828"/>
    <w:rsid w:val="00771AEF"/>
    <w:rsid w:val="00772022"/>
    <w:rsid w:val="00773B12"/>
    <w:rsid w:val="00775FF4"/>
    <w:rsid w:val="00776A7D"/>
    <w:rsid w:val="00777697"/>
    <w:rsid w:val="0078054C"/>
    <w:rsid w:val="00780A7B"/>
    <w:rsid w:val="007816BA"/>
    <w:rsid w:val="00783CAA"/>
    <w:rsid w:val="007843C9"/>
    <w:rsid w:val="00785CCC"/>
    <w:rsid w:val="00787162"/>
    <w:rsid w:val="00790738"/>
    <w:rsid w:val="00790AFE"/>
    <w:rsid w:val="00790BB5"/>
    <w:rsid w:val="00790EA4"/>
    <w:rsid w:val="007919D3"/>
    <w:rsid w:val="007928E9"/>
    <w:rsid w:val="00794FAA"/>
    <w:rsid w:val="00795C75"/>
    <w:rsid w:val="00797104"/>
    <w:rsid w:val="00797A1D"/>
    <w:rsid w:val="007A28D1"/>
    <w:rsid w:val="007A32A2"/>
    <w:rsid w:val="007A3652"/>
    <w:rsid w:val="007A3A76"/>
    <w:rsid w:val="007A5493"/>
    <w:rsid w:val="007A5A17"/>
    <w:rsid w:val="007A5AA8"/>
    <w:rsid w:val="007A7BDC"/>
    <w:rsid w:val="007B0740"/>
    <w:rsid w:val="007B18A7"/>
    <w:rsid w:val="007B1B32"/>
    <w:rsid w:val="007B2358"/>
    <w:rsid w:val="007B36AF"/>
    <w:rsid w:val="007B3C99"/>
    <w:rsid w:val="007B4927"/>
    <w:rsid w:val="007B4C9B"/>
    <w:rsid w:val="007B5700"/>
    <w:rsid w:val="007B6AAA"/>
    <w:rsid w:val="007B7161"/>
    <w:rsid w:val="007B7B4E"/>
    <w:rsid w:val="007C0AF4"/>
    <w:rsid w:val="007C0C1A"/>
    <w:rsid w:val="007C0D81"/>
    <w:rsid w:val="007C1A43"/>
    <w:rsid w:val="007C3BBE"/>
    <w:rsid w:val="007C4FAD"/>
    <w:rsid w:val="007C507E"/>
    <w:rsid w:val="007C5655"/>
    <w:rsid w:val="007C780C"/>
    <w:rsid w:val="007C7D3B"/>
    <w:rsid w:val="007D0E9C"/>
    <w:rsid w:val="007D5BA4"/>
    <w:rsid w:val="007D698C"/>
    <w:rsid w:val="007D7B7E"/>
    <w:rsid w:val="007E16E6"/>
    <w:rsid w:val="007E5AA6"/>
    <w:rsid w:val="007E61C8"/>
    <w:rsid w:val="007F065A"/>
    <w:rsid w:val="007F11DD"/>
    <w:rsid w:val="007F5513"/>
    <w:rsid w:val="007F5640"/>
    <w:rsid w:val="007F5842"/>
    <w:rsid w:val="007F5975"/>
    <w:rsid w:val="007F6C79"/>
    <w:rsid w:val="007F7875"/>
    <w:rsid w:val="008040E3"/>
    <w:rsid w:val="00805974"/>
    <w:rsid w:val="00805FE6"/>
    <w:rsid w:val="00806320"/>
    <w:rsid w:val="00811321"/>
    <w:rsid w:val="0081218B"/>
    <w:rsid w:val="008133CB"/>
    <w:rsid w:val="00815F12"/>
    <w:rsid w:val="00816B7F"/>
    <w:rsid w:val="008177C0"/>
    <w:rsid w:val="00820804"/>
    <w:rsid w:val="00820F04"/>
    <w:rsid w:val="0082219F"/>
    <w:rsid w:val="0082223A"/>
    <w:rsid w:val="00824599"/>
    <w:rsid w:val="008247A5"/>
    <w:rsid w:val="0082498E"/>
    <w:rsid w:val="008258FF"/>
    <w:rsid w:val="00827D8D"/>
    <w:rsid w:val="00831AD7"/>
    <w:rsid w:val="00831DE4"/>
    <w:rsid w:val="0083697F"/>
    <w:rsid w:val="0083734E"/>
    <w:rsid w:val="008374AD"/>
    <w:rsid w:val="00842FC5"/>
    <w:rsid w:val="00843DDE"/>
    <w:rsid w:val="008445A7"/>
    <w:rsid w:val="00847D32"/>
    <w:rsid w:val="0085073A"/>
    <w:rsid w:val="0085084F"/>
    <w:rsid w:val="00850B57"/>
    <w:rsid w:val="00851FFD"/>
    <w:rsid w:val="008520AD"/>
    <w:rsid w:val="00852539"/>
    <w:rsid w:val="008526C5"/>
    <w:rsid w:val="008554C9"/>
    <w:rsid w:val="008562F7"/>
    <w:rsid w:val="008605AF"/>
    <w:rsid w:val="00860C21"/>
    <w:rsid w:val="00861B1C"/>
    <w:rsid w:val="00862F0C"/>
    <w:rsid w:val="00863016"/>
    <w:rsid w:val="00865D3F"/>
    <w:rsid w:val="00866FE2"/>
    <w:rsid w:val="0087023B"/>
    <w:rsid w:val="00871F3D"/>
    <w:rsid w:val="008729BB"/>
    <w:rsid w:val="008732DB"/>
    <w:rsid w:val="008751AA"/>
    <w:rsid w:val="0087581C"/>
    <w:rsid w:val="0087639F"/>
    <w:rsid w:val="0087652F"/>
    <w:rsid w:val="00876BCA"/>
    <w:rsid w:val="0087743A"/>
    <w:rsid w:val="008779DD"/>
    <w:rsid w:val="00880B76"/>
    <w:rsid w:val="00881089"/>
    <w:rsid w:val="0088121D"/>
    <w:rsid w:val="00884C29"/>
    <w:rsid w:val="00885527"/>
    <w:rsid w:val="00885901"/>
    <w:rsid w:val="00886E64"/>
    <w:rsid w:val="00886F91"/>
    <w:rsid w:val="00891143"/>
    <w:rsid w:val="00892E82"/>
    <w:rsid w:val="00894917"/>
    <w:rsid w:val="0089576F"/>
    <w:rsid w:val="008A0CA1"/>
    <w:rsid w:val="008A1A0C"/>
    <w:rsid w:val="008A1F30"/>
    <w:rsid w:val="008A3407"/>
    <w:rsid w:val="008A3B8C"/>
    <w:rsid w:val="008A7201"/>
    <w:rsid w:val="008A7756"/>
    <w:rsid w:val="008A7968"/>
    <w:rsid w:val="008A7ACC"/>
    <w:rsid w:val="008B00CC"/>
    <w:rsid w:val="008B0373"/>
    <w:rsid w:val="008B05B2"/>
    <w:rsid w:val="008B34C0"/>
    <w:rsid w:val="008B3568"/>
    <w:rsid w:val="008B4180"/>
    <w:rsid w:val="008C0257"/>
    <w:rsid w:val="008C0458"/>
    <w:rsid w:val="008C2E0C"/>
    <w:rsid w:val="008C3251"/>
    <w:rsid w:val="008C3505"/>
    <w:rsid w:val="008C3ABF"/>
    <w:rsid w:val="008C405C"/>
    <w:rsid w:val="008C4097"/>
    <w:rsid w:val="008C516D"/>
    <w:rsid w:val="008C58F3"/>
    <w:rsid w:val="008C5B75"/>
    <w:rsid w:val="008D02BF"/>
    <w:rsid w:val="008D0C4E"/>
    <w:rsid w:val="008D2770"/>
    <w:rsid w:val="008D38C1"/>
    <w:rsid w:val="008D3D48"/>
    <w:rsid w:val="008D4489"/>
    <w:rsid w:val="008D457F"/>
    <w:rsid w:val="008D4963"/>
    <w:rsid w:val="008D6DD7"/>
    <w:rsid w:val="008D729D"/>
    <w:rsid w:val="008E04CC"/>
    <w:rsid w:val="008E0BC3"/>
    <w:rsid w:val="008E1485"/>
    <w:rsid w:val="008E4DC6"/>
    <w:rsid w:val="008E59F2"/>
    <w:rsid w:val="008E616A"/>
    <w:rsid w:val="008E61ED"/>
    <w:rsid w:val="008E67B4"/>
    <w:rsid w:val="008F058B"/>
    <w:rsid w:val="008F39F9"/>
    <w:rsid w:val="008F3AB4"/>
    <w:rsid w:val="008F49B9"/>
    <w:rsid w:val="008F6335"/>
    <w:rsid w:val="008F6FD2"/>
    <w:rsid w:val="008F721A"/>
    <w:rsid w:val="0090040F"/>
    <w:rsid w:val="00900C97"/>
    <w:rsid w:val="00900D5E"/>
    <w:rsid w:val="00900F40"/>
    <w:rsid w:val="00904C4D"/>
    <w:rsid w:val="00905162"/>
    <w:rsid w:val="00905326"/>
    <w:rsid w:val="00905E06"/>
    <w:rsid w:val="0090722F"/>
    <w:rsid w:val="00907401"/>
    <w:rsid w:val="00907E5B"/>
    <w:rsid w:val="00907FC9"/>
    <w:rsid w:val="00910594"/>
    <w:rsid w:val="00910A56"/>
    <w:rsid w:val="00910CFD"/>
    <w:rsid w:val="00910E08"/>
    <w:rsid w:val="00911C9D"/>
    <w:rsid w:val="00913033"/>
    <w:rsid w:val="00913E92"/>
    <w:rsid w:val="00914447"/>
    <w:rsid w:val="009161DF"/>
    <w:rsid w:val="009164B1"/>
    <w:rsid w:val="00920862"/>
    <w:rsid w:val="00920ED4"/>
    <w:rsid w:val="00922746"/>
    <w:rsid w:val="00924C9A"/>
    <w:rsid w:val="00924E48"/>
    <w:rsid w:val="0092508D"/>
    <w:rsid w:val="00925543"/>
    <w:rsid w:val="00925631"/>
    <w:rsid w:val="0092619F"/>
    <w:rsid w:val="00927965"/>
    <w:rsid w:val="00930A66"/>
    <w:rsid w:val="00933729"/>
    <w:rsid w:val="0093438E"/>
    <w:rsid w:val="00935B37"/>
    <w:rsid w:val="00936526"/>
    <w:rsid w:val="00937377"/>
    <w:rsid w:val="00941D01"/>
    <w:rsid w:val="00944B7F"/>
    <w:rsid w:val="009455C1"/>
    <w:rsid w:val="0094602D"/>
    <w:rsid w:val="0094709D"/>
    <w:rsid w:val="00947488"/>
    <w:rsid w:val="0095012E"/>
    <w:rsid w:val="00950B55"/>
    <w:rsid w:val="009535CE"/>
    <w:rsid w:val="009537B9"/>
    <w:rsid w:val="00953857"/>
    <w:rsid w:val="00954E1D"/>
    <w:rsid w:val="00954F9D"/>
    <w:rsid w:val="00955B7B"/>
    <w:rsid w:val="00955D42"/>
    <w:rsid w:val="009563D2"/>
    <w:rsid w:val="009568F8"/>
    <w:rsid w:val="009570FC"/>
    <w:rsid w:val="00957188"/>
    <w:rsid w:val="009571F0"/>
    <w:rsid w:val="00957CB4"/>
    <w:rsid w:val="00957F8F"/>
    <w:rsid w:val="009602B5"/>
    <w:rsid w:val="00961C8B"/>
    <w:rsid w:val="00962896"/>
    <w:rsid w:val="00962BA6"/>
    <w:rsid w:val="00963991"/>
    <w:rsid w:val="0096443C"/>
    <w:rsid w:val="00966A83"/>
    <w:rsid w:val="00970A34"/>
    <w:rsid w:val="00970B8B"/>
    <w:rsid w:val="00970C7D"/>
    <w:rsid w:val="009726C5"/>
    <w:rsid w:val="00973E42"/>
    <w:rsid w:val="00974217"/>
    <w:rsid w:val="00976F88"/>
    <w:rsid w:val="00980011"/>
    <w:rsid w:val="009800A7"/>
    <w:rsid w:val="00980676"/>
    <w:rsid w:val="00981126"/>
    <w:rsid w:val="009814D1"/>
    <w:rsid w:val="00981569"/>
    <w:rsid w:val="0098180A"/>
    <w:rsid w:val="00981832"/>
    <w:rsid w:val="00981B95"/>
    <w:rsid w:val="00981E95"/>
    <w:rsid w:val="00984266"/>
    <w:rsid w:val="0098578C"/>
    <w:rsid w:val="009862AC"/>
    <w:rsid w:val="009862F3"/>
    <w:rsid w:val="00987C4D"/>
    <w:rsid w:val="009905FA"/>
    <w:rsid w:val="00990CCC"/>
    <w:rsid w:val="00993734"/>
    <w:rsid w:val="00993B28"/>
    <w:rsid w:val="00995751"/>
    <w:rsid w:val="0099736B"/>
    <w:rsid w:val="0099740E"/>
    <w:rsid w:val="009A03BE"/>
    <w:rsid w:val="009A072C"/>
    <w:rsid w:val="009A0766"/>
    <w:rsid w:val="009A1DE8"/>
    <w:rsid w:val="009A3E79"/>
    <w:rsid w:val="009A405D"/>
    <w:rsid w:val="009A47C7"/>
    <w:rsid w:val="009A4A36"/>
    <w:rsid w:val="009A52E6"/>
    <w:rsid w:val="009A65D3"/>
    <w:rsid w:val="009B08AB"/>
    <w:rsid w:val="009B2005"/>
    <w:rsid w:val="009B33C6"/>
    <w:rsid w:val="009B3FEB"/>
    <w:rsid w:val="009B48F9"/>
    <w:rsid w:val="009B5A33"/>
    <w:rsid w:val="009B5E97"/>
    <w:rsid w:val="009C0CA5"/>
    <w:rsid w:val="009C155B"/>
    <w:rsid w:val="009C423A"/>
    <w:rsid w:val="009C5F17"/>
    <w:rsid w:val="009C6B38"/>
    <w:rsid w:val="009C7312"/>
    <w:rsid w:val="009C7B11"/>
    <w:rsid w:val="009C7B34"/>
    <w:rsid w:val="009D461C"/>
    <w:rsid w:val="009D50B2"/>
    <w:rsid w:val="009D50F2"/>
    <w:rsid w:val="009E02DE"/>
    <w:rsid w:val="009E09CA"/>
    <w:rsid w:val="009E10D3"/>
    <w:rsid w:val="009E390A"/>
    <w:rsid w:val="009E4669"/>
    <w:rsid w:val="009E4B67"/>
    <w:rsid w:val="009E4ED7"/>
    <w:rsid w:val="009E53E1"/>
    <w:rsid w:val="009E6794"/>
    <w:rsid w:val="009E6F7F"/>
    <w:rsid w:val="009E70F4"/>
    <w:rsid w:val="009E7213"/>
    <w:rsid w:val="009E7326"/>
    <w:rsid w:val="009E7745"/>
    <w:rsid w:val="009F19CC"/>
    <w:rsid w:val="009F247D"/>
    <w:rsid w:val="009F3887"/>
    <w:rsid w:val="009F5C36"/>
    <w:rsid w:val="009F60F2"/>
    <w:rsid w:val="009F6568"/>
    <w:rsid w:val="009F656A"/>
    <w:rsid w:val="00A000FC"/>
    <w:rsid w:val="00A01773"/>
    <w:rsid w:val="00A01CED"/>
    <w:rsid w:val="00A030E6"/>
    <w:rsid w:val="00A03CAB"/>
    <w:rsid w:val="00A0438A"/>
    <w:rsid w:val="00A047F9"/>
    <w:rsid w:val="00A04973"/>
    <w:rsid w:val="00A05870"/>
    <w:rsid w:val="00A06C15"/>
    <w:rsid w:val="00A06F37"/>
    <w:rsid w:val="00A070A2"/>
    <w:rsid w:val="00A11D82"/>
    <w:rsid w:val="00A12815"/>
    <w:rsid w:val="00A16422"/>
    <w:rsid w:val="00A16A6C"/>
    <w:rsid w:val="00A1784D"/>
    <w:rsid w:val="00A2138A"/>
    <w:rsid w:val="00A21BEF"/>
    <w:rsid w:val="00A238C2"/>
    <w:rsid w:val="00A247E0"/>
    <w:rsid w:val="00A24B7A"/>
    <w:rsid w:val="00A24F31"/>
    <w:rsid w:val="00A25F94"/>
    <w:rsid w:val="00A2756F"/>
    <w:rsid w:val="00A301E6"/>
    <w:rsid w:val="00A3091A"/>
    <w:rsid w:val="00A30DC1"/>
    <w:rsid w:val="00A31245"/>
    <w:rsid w:val="00A31B99"/>
    <w:rsid w:val="00A33ABE"/>
    <w:rsid w:val="00A3467F"/>
    <w:rsid w:val="00A35918"/>
    <w:rsid w:val="00A36964"/>
    <w:rsid w:val="00A379EC"/>
    <w:rsid w:val="00A43B87"/>
    <w:rsid w:val="00A46B77"/>
    <w:rsid w:val="00A47A27"/>
    <w:rsid w:val="00A504D3"/>
    <w:rsid w:val="00A5121F"/>
    <w:rsid w:val="00A512DE"/>
    <w:rsid w:val="00A51A88"/>
    <w:rsid w:val="00A5253A"/>
    <w:rsid w:val="00A53C75"/>
    <w:rsid w:val="00A53EAE"/>
    <w:rsid w:val="00A54292"/>
    <w:rsid w:val="00A5483C"/>
    <w:rsid w:val="00A54D7E"/>
    <w:rsid w:val="00A57143"/>
    <w:rsid w:val="00A60AA4"/>
    <w:rsid w:val="00A62039"/>
    <w:rsid w:val="00A62B43"/>
    <w:rsid w:val="00A62D86"/>
    <w:rsid w:val="00A636CC"/>
    <w:rsid w:val="00A64879"/>
    <w:rsid w:val="00A648CB"/>
    <w:rsid w:val="00A72DF8"/>
    <w:rsid w:val="00A730B3"/>
    <w:rsid w:val="00A738E8"/>
    <w:rsid w:val="00A765B4"/>
    <w:rsid w:val="00A80006"/>
    <w:rsid w:val="00A80BA3"/>
    <w:rsid w:val="00A80D41"/>
    <w:rsid w:val="00A81196"/>
    <w:rsid w:val="00A84D6E"/>
    <w:rsid w:val="00A85D1D"/>
    <w:rsid w:val="00A866B4"/>
    <w:rsid w:val="00A867AA"/>
    <w:rsid w:val="00A875F6"/>
    <w:rsid w:val="00A910C5"/>
    <w:rsid w:val="00A912EF"/>
    <w:rsid w:val="00A95FBA"/>
    <w:rsid w:val="00A97743"/>
    <w:rsid w:val="00AA0424"/>
    <w:rsid w:val="00AA0EEA"/>
    <w:rsid w:val="00AA2613"/>
    <w:rsid w:val="00AA26E5"/>
    <w:rsid w:val="00AA437B"/>
    <w:rsid w:val="00AA47DC"/>
    <w:rsid w:val="00AA51C7"/>
    <w:rsid w:val="00AA5F4B"/>
    <w:rsid w:val="00AB002A"/>
    <w:rsid w:val="00AB108F"/>
    <w:rsid w:val="00AB1A8A"/>
    <w:rsid w:val="00AB1FE7"/>
    <w:rsid w:val="00AB22AF"/>
    <w:rsid w:val="00AB2893"/>
    <w:rsid w:val="00AB335C"/>
    <w:rsid w:val="00AB37D5"/>
    <w:rsid w:val="00AB4277"/>
    <w:rsid w:val="00AB448F"/>
    <w:rsid w:val="00AB73DC"/>
    <w:rsid w:val="00AC1F55"/>
    <w:rsid w:val="00AC58E3"/>
    <w:rsid w:val="00AD2EC9"/>
    <w:rsid w:val="00AD3059"/>
    <w:rsid w:val="00AD45DE"/>
    <w:rsid w:val="00AD49A0"/>
    <w:rsid w:val="00AD667F"/>
    <w:rsid w:val="00AD6ECB"/>
    <w:rsid w:val="00AE1115"/>
    <w:rsid w:val="00AE172E"/>
    <w:rsid w:val="00AE34E7"/>
    <w:rsid w:val="00AE368D"/>
    <w:rsid w:val="00AE52A6"/>
    <w:rsid w:val="00AE6263"/>
    <w:rsid w:val="00AE7258"/>
    <w:rsid w:val="00AE7A4A"/>
    <w:rsid w:val="00AE7C8F"/>
    <w:rsid w:val="00AF01C7"/>
    <w:rsid w:val="00AF093B"/>
    <w:rsid w:val="00AF1368"/>
    <w:rsid w:val="00AF1831"/>
    <w:rsid w:val="00AF266E"/>
    <w:rsid w:val="00AF267D"/>
    <w:rsid w:val="00AF64CF"/>
    <w:rsid w:val="00AF6883"/>
    <w:rsid w:val="00AF7CA7"/>
    <w:rsid w:val="00AF7CF6"/>
    <w:rsid w:val="00B00551"/>
    <w:rsid w:val="00B00D71"/>
    <w:rsid w:val="00B01728"/>
    <w:rsid w:val="00B01B84"/>
    <w:rsid w:val="00B03AEF"/>
    <w:rsid w:val="00B03E76"/>
    <w:rsid w:val="00B04686"/>
    <w:rsid w:val="00B06312"/>
    <w:rsid w:val="00B10846"/>
    <w:rsid w:val="00B10CD8"/>
    <w:rsid w:val="00B11CF2"/>
    <w:rsid w:val="00B13729"/>
    <w:rsid w:val="00B13DB4"/>
    <w:rsid w:val="00B143EB"/>
    <w:rsid w:val="00B15014"/>
    <w:rsid w:val="00B17AA9"/>
    <w:rsid w:val="00B17F93"/>
    <w:rsid w:val="00B21922"/>
    <w:rsid w:val="00B2207F"/>
    <w:rsid w:val="00B2695A"/>
    <w:rsid w:val="00B26E29"/>
    <w:rsid w:val="00B27A4B"/>
    <w:rsid w:val="00B3027B"/>
    <w:rsid w:val="00B315AC"/>
    <w:rsid w:val="00B3193B"/>
    <w:rsid w:val="00B31C05"/>
    <w:rsid w:val="00B32827"/>
    <w:rsid w:val="00B32DF7"/>
    <w:rsid w:val="00B3414C"/>
    <w:rsid w:val="00B35FB3"/>
    <w:rsid w:val="00B37020"/>
    <w:rsid w:val="00B404B3"/>
    <w:rsid w:val="00B41BA5"/>
    <w:rsid w:val="00B41E5F"/>
    <w:rsid w:val="00B439FC"/>
    <w:rsid w:val="00B4405B"/>
    <w:rsid w:val="00B44547"/>
    <w:rsid w:val="00B45231"/>
    <w:rsid w:val="00B45792"/>
    <w:rsid w:val="00B464C2"/>
    <w:rsid w:val="00B46527"/>
    <w:rsid w:val="00B46719"/>
    <w:rsid w:val="00B50579"/>
    <w:rsid w:val="00B526BD"/>
    <w:rsid w:val="00B5354E"/>
    <w:rsid w:val="00B539A1"/>
    <w:rsid w:val="00B53D10"/>
    <w:rsid w:val="00B54257"/>
    <w:rsid w:val="00B54863"/>
    <w:rsid w:val="00B55010"/>
    <w:rsid w:val="00B603A8"/>
    <w:rsid w:val="00B6133F"/>
    <w:rsid w:val="00B61D5B"/>
    <w:rsid w:val="00B61E6B"/>
    <w:rsid w:val="00B62496"/>
    <w:rsid w:val="00B624D7"/>
    <w:rsid w:val="00B631BF"/>
    <w:rsid w:val="00B631DF"/>
    <w:rsid w:val="00B64196"/>
    <w:rsid w:val="00B66260"/>
    <w:rsid w:val="00B714AD"/>
    <w:rsid w:val="00B7178D"/>
    <w:rsid w:val="00B71B88"/>
    <w:rsid w:val="00B71E9B"/>
    <w:rsid w:val="00B73C7A"/>
    <w:rsid w:val="00B74F12"/>
    <w:rsid w:val="00B75502"/>
    <w:rsid w:val="00B75AAF"/>
    <w:rsid w:val="00B75EE6"/>
    <w:rsid w:val="00B760FF"/>
    <w:rsid w:val="00B7702E"/>
    <w:rsid w:val="00B77A54"/>
    <w:rsid w:val="00B77E0B"/>
    <w:rsid w:val="00B80086"/>
    <w:rsid w:val="00B80F8A"/>
    <w:rsid w:val="00B81778"/>
    <w:rsid w:val="00B819D5"/>
    <w:rsid w:val="00B83526"/>
    <w:rsid w:val="00B84345"/>
    <w:rsid w:val="00B8473F"/>
    <w:rsid w:val="00B86B58"/>
    <w:rsid w:val="00B870C7"/>
    <w:rsid w:val="00B874A1"/>
    <w:rsid w:val="00B87A08"/>
    <w:rsid w:val="00B9080F"/>
    <w:rsid w:val="00B9224F"/>
    <w:rsid w:val="00B92B52"/>
    <w:rsid w:val="00B937D5"/>
    <w:rsid w:val="00B954D7"/>
    <w:rsid w:val="00B95AF8"/>
    <w:rsid w:val="00B9714E"/>
    <w:rsid w:val="00B97249"/>
    <w:rsid w:val="00BA0CED"/>
    <w:rsid w:val="00BA156B"/>
    <w:rsid w:val="00BA1B9A"/>
    <w:rsid w:val="00BA222D"/>
    <w:rsid w:val="00BA266A"/>
    <w:rsid w:val="00BA4F83"/>
    <w:rsid w:val="00BA51CC"/>
    <w:rsid w:val="00BA658F"/>
    <w:rsid w:val="00BA69FE"/>
    <w:rsid w:val="00BA6C63"/>
    <w:rsid w:val="00BA6DDF"/>
    <w:rsid w:val="00BA6E25"/>
    <w:rsid w:val="00BA7F8E"/>
    <w:rsid w:val="00BB1C29"/>
    <w:rsid w:val="00BB27DC"/>
    <w:rsid w:val="00BB2E9E"/>
    <w:rsid w:val="00BB4C9B"/>
    <w:rsid w:val="00BB5C76"/>
    <w:rsid w:val="00BC05D0"/>
    <w:rsid w:val="00BC09F4"/>
    <w:rsid w:val="00BC2F14"/>
    <w:rsid w:val="00BC32E6"/>
    <w:rsid w:val="00BC4684"/>
    <w:rsid w:val="00BC4BA2"/>
    <w:rsid w:val="00BC6AD8"/>
    <w:rsid w:val="00BC7DF7"/>
    <w:rsid w:val="00BD050B"/>
    <w:rsid w:val="00BD0658"/>
    <w:rsid w:val="00BD1BF8"/>
    <w:rsid w:val="00BD2888"/>
    <w:rsid w:val="00BD3A4A"/>
    <w:rsid w:val="00BD3BEA"/>
    <w:rsid w:val="00BD5932"/>
    <w:rsid w:val="00BD5C35"/>
    <w:rsid w:val="00BD7E0B"/>
    <w:rsid w:val="00BE0847"/>
    <w:rsid w:val="00BE08AF"/>
    <w:rsid w:val="00BE0E98"/>
    <w:rsid w:val="00BE1ACB"/>
    <w:rsid w:val="00BE1CF2"/>
    <w:rsid w:val="00BE2302"/>
    <w:rsid w:val="00BE3E60"/>
    <w:rsid w:val="00BE465A"/>
    <w:rsid w:val="00BF10D7"/>
    <w:rsid w:val="00BF24F4"/>
    <w:rsid w:val="00BF3A58"/>
    <w:rsid w:val="00BF4B47"/>
    <w:rsid w:val="00BF4F9E"/>
    <w:rsid w:val="00C0054C"/>
    <w:rsid w:val="00C00879"/>
    <w:rsid w:val="00C008E8"/>
    <w:rsid w:val="00C00B50"/>
    <w:rsid w:val="00C017CD"/>
    <w:rsid w:val="00C01B7C"/>
    <w:rsid w:val="00C02373"/>
    <w:rsid w:val="00C03013"/>
    <w:rsid w:val="00C036DE"/>
    <w:rsid w:val="00C03E68"/>
    <w:rsid w:val="00C048A9"/>
    <w:rsid w:val="00C1188B"/>
    <w:rsid w:val="00C12322"/>
    <w:rsid w:val="00C125EF"/>
    <w:rsid w:val="00C13568"/>
    <w:rsid w:val="00C13B62"/>
    <w:rsid w:val="00C13CAF"/>
    <w:rsid w:val="00C1644F"/>
    <w:rsid w:val="00C16D38"/>
    <w:rsid w:val="00C17BD4"/>
    <w:rsid w:val="00C20D21"/>
    <w:rsid w:val="00C232B5"/>
    <w:rsid w:val="00C244E5"/>
    <w:rsid w:val="00C258B2"/>
    <w:rsid w:val="00C2606B"/>
    <w:rsid w:val="00C26341"/>
    <w:rsid w:val="00C267AE"/>
    <w:rsid w:val="00C32125"/>
    <w:rsid w:val="00C32A6F"/>
    <w:rsid w:val="00C32D25"/>
    <w:rsid w:val="00C3526F"/>
    <w:rsid w:val="00C366EC"/>
    <w:rsid w:val="00C36815"/>
    <w:rsid w:val="00C3767F"/>
    <w:rsid w:val="00C4025F"/>
    <w:rsid w:val="00C402C5"/>
    <w:rsid w:val="00C40F12"/>
    <w:rsid w:val="00C411E1"/>
    <w:rsid w:val="00C415C7"/>
    <w:rsid w:val="00C42087"/>
    <w:rsid w:val="00C4377D"/>
    <w:rsid w:val="00C43B42"/>
    <w:rsid w:val="00C443A2"/>
    <w:rsid w:val="00C4442A"/>
    <w:rsid w:val="00C4456A"/>
    <w:rsid w:val="00C44B0B"/>
    <w:rsid w:val="00C4594B"/>
    <w:rsid w:val="00C4604B"/>
    <w:rsid w:val="00C46B52"/>
    <w:rsid w:val="00C46F11"/>
    <w:rsid w:val="00C475E6"/>
    <w:rsid w:val="00C509A3"/>
    <w:rsid w:val="00C511B5"/>
    <w:rsid w:val="00C5169C"/>
    <w:rsid w:val="00C52382"/>
    <w:rsid w:val="00C524AE"/>
    <w:rsid w:val="00C53EFF"/>
    <w:rsid w:val="00C5487A"/>
    <w:rsid w:val="00C55187"/>
    <w:rsid w:val="00C55AD9"/>
    <w:rsid w:val="00C5607B"/>
    <w:rsid w:val="00C57851"/>
    <w:rsid w:val="00C57D5D"/>
    <w:rsid w:val="00C61A4C"/>
    <w:rsid w:val="00C63305"/>
    <w:rsid w:val="00C63720"/>
    <w:rsid w:val="00C65EC8"/>
    <w:rsid w:val="00C669E0"/>
    <w:rsid w:val="00C66A17"/>
    <w:rsid w:val="00C70480"/>
    <w:rsid w:val="00C7093D"/>
    <w:rsid w:val="00C716E2"/>
    <w:rsid w:val="00C71EE2"/>
    <w:rsid w:val="00C74C15"/>
    <w:rsid w:val="00C74E0F"/>
    <w:rsid w:val="00C765F1"/>
    <w:rsid w:val="00C76CEC"/>
    <w:rsid w:val="00C77DD3"/>
    <w:rsid w:val="00C837E9"/>
    <w:rsid w:val="00C84C2E"/>
    <w:rsid w:val="00C87227"/>
    <w:rsid w:val="00C873DF"/>
    <w:rsid w:val="00C87D90"/>
    <w:rsid w:val="00C90C9B"/>
    <w:rsid w:val="00C933C1"/>
    <w:rsid w:val="00C93B34"/>
    <w:rsid w:val="00C93FFC"/>
    <w:rsid w:val="00C9414B"/>
    <w:rsid w:val="00C946FD"/>
    <w:rsid w:val="00C95D9F"/>
    <w:rsid w:val="00C95FD6"/>
    <w:rsid w:val="00C96FB2"/>
    <w:rsid w:val="00C975E9"/>
    <w:rsid w:val="00CA1B34"/>
    <w:rsid w:val="00CA296E"/>
    <w:rsid w:val="00CA43FA"/>
    <w:rsid w:val="00CA4A3F"/>
    <w:rsid w:val="00CA6595"/>
    <w:rsid w:val="00CB078A"/>
    <w:rsid w:val="00CB0EA6"/>
    <w:rsid w:val="00CB22D5"/>
    <w:rsid w:val="00CB25FC"/>
    <w:rsid w:val="00CB33B6"/>
    <w:rsid w:val="00CB5B09"/>
    <w:rsid w:val="00CB77B7"/>
    <w:rsid w:val="00CB7DA9"/>
    <w:rsid w:val="00CC035B"/>
    <w:rsid w:val="00CC3263"/>
    <w:rsid w:val="00CC46B8"/>
    <w:rsid w:val="00CC5E5C"/>
    <w:rsid w:val="00CC5E8E"/>
    <w:rsid w:val="00CC6910"/>
    <w:rsid w:val="00CD29BA"/>
    <w:rsid w:val="00CD3293"/>
    <w:rsid w:val="00CD3B90"/>
    <w:rsid w:val="00CD4FF4"/>
    <w:rsid w:val="00CE0CE4"/>
    <w:rsid w:val="00CE21B6"/>
    <w:rsid w:val="00CE24FC"/>
    <w:rsid w:val="00CE3EED"/>
    <w:rsid w:val="00CE5ED2"/>
    <w:rsid w:val="00CE6710"/>
    <w:rsid w:val="00CE76D6"/>
    <w:rsid w:val="00CE7E10"/>
    <w:rsid w:val="00CF039A"/>
    <w:rsid w:val="00CF21A3"/>
    <w:rsid w:val="00CF4BC5"/>
    <w:rsid w:val="00CF5572"/>
    <w:rsid w:val="00CF5687"/>
    <w:rsid w:val="00CF7DED"/>
    <w:rsid w:val="00D01DD5"/>
    <w:rsid w:val="00D03A49"/>
    <w:rsid w:val="00D040BA"/>
    <w:rsid w:val="00D0474E"/>
    <w:rsid w:val="00D05871"/>
    <w:rsid w:val="00D05C52"/>
    <w:rsid w:val="00D060A6"/>
    <w:rsid w:val="00D06232"/>
    <w:rsid w:val="00D06444"/>
    <w:rsid w:val="00D10022"/>
    <w:rsid w:val="00D136B1"/>
    <w:rsid w:val="00D14B9A"/>
    <w:rsid w:val="00D169E8"/>
    <w:rsid w:val="00D16CD6"/>
    <w:rsid w:val="00D17F8E"/>
    <w:rsid w:val="00D2287C"/>
    <w:rsid w:val="00D228DC"/>
    <w:rsid w:val="00D238E6"/>
    <w:rsid w:val="00D2461F"/>
    <w:rsid w:val="00D24969"/>
    <w:rsid w:val="00D2656D"/>
    <w:rsid w:val="00D27908"/>
    <w:rsid w:val="00D27DBE"/>
    <w:rsid w:val="00D27EF5"/>
    <w:rsid w:val="00D3173C"/>
    <w:rsid w:val="00D319FC"/>
    <w:rsid w:val="00D32C00"/>
    <w:rsid w:val="00D34789"/>
    <w:rsid w:val="00D3665C"/>
    <w:rsid w:val="00D372DE"/>
    <w:rsid w:val="00D378A2"/>
    <w:rsid w:val="00D37C2D"/>
    <w:rsid w:val="00D40E76"/>
    <w:rsid w:val="00D41B0F"/>
    <w:rsid w:val="00D427A7"/>
    <w:rsid w:val="00D43A64"/>
    <w:rsid w:val="00D44ADF"/>
    <w:rsid w:val="00D458ED"/>
    <w:rsid w:val="00D47731"/>
    <w:rsid w:val="00D5029B"/>
    <w:rsid w:val="00D519A2"/>
    <w:rsid w:val="00D51AE8"/>
    <w:rsid w:val="00D52E4B"/>
    <w:rsid w:val="00D54923"/>
    <w:rsid w:val="00D54BDB"/>
    <w:rsid w:val="00D55406"/>
    <w:rsid w:val="00D55B95"/>
    <w:rsid w:val="00D55C92"/>
    <w:rsid w:val="00D55D5E"/>
    <w:rsid w:val="00D55E1A"/>
    <w:rsid w:val="00D564DC"/>
    <w:rsid w:val="00D604E9"/>
    <w:rsid w:val="00D623DC"/>
    <w:rsid w:val="00D628D0"/>
    <w:rsid w:val="00D62C6E"/>
    <w:rsid w:val="00D63228"/>
    <w:rsid w:val="00D635F4"/>
    <w:rsid w:val="00D65114"/>
    <w:rsid w:val="00D65A8E"/>
    <w:rsid w:val="00D666CE"/>
    <w:rsid w:val="00D703F2"/>
    <w:rsid w:val="00D70757"/>
    <w:rsid w:val="00D711BB"/>
    <w:rsid w:val="00D7154F"/>
    <w:rsid w:val="00D72FB0"/>
    <w:rsid w:val="00D7389E"/>
    <w:rsid w:val="00D74D72"/>
    <w:rsid w:val="00D74EC4"/>
    <w:rsid w:val="00D752CD"/>
    <w:rsid w:val="00D774D4"/>
    <w:rsid w:val="00D77875"/>
    <w:rsid w:val="00D77F9D"/>
    <w:rsid w:val="00D81776"/>
    <w:rsid w:val="00D82ECA"/>
    <w:rsid w:val="00D835BA"/>
    <w:rsid w:val="00D84E40"/>
    <w:rsid w:val="00D92A4C"/>
    <w:rsid w:val="00D94005"/>
    <w:rsid w:val="00D9549F"/>
    <w:rsid w:val="00DA1064"/>
    <w:rsid w:val="00DA2077"/>
    <w:rsid w:val="00DA3B7F"/>
    <w:rsid w:val="00DA602F"/>
    <w:rsid w:val="00DA71CC"/>
    <w:rsid w:val="00DB04EA"/>
    <w:rsid w:val="00DB2A35"/>
    <w:rsid w:val="00DB5095"/>
    <w:rsid w:val="00DB67E8"/>
    <w:rsid w:val="00DB6FAB"/>
    <w:rsid w:val="00DC1302"/>
    <w:rsid w:val="00DC18A5"/>
    <w:rsid w:val="00DC21F9"/>
    <w:rsid w:val="00DC2E04"/>
    <w:rsid w:val="00DC3152"/>
    <w:rsid w:val="00DC3E2F"/>
    <w:rsid w:val="00DD0030"/>
    <w:rsid w:val="00DD0E02"/>
    <w:rsid w:val="00DD2FF1"/>
    <w:rsid w:val="00DD4F3C"/>
    <w:rsid w:val="00DD5826"/>
    <w:rsid w:val="00DD6670"/>
    <w:rsid w:val="00DD7B69"/>
    <w:rsid w:val="00DD7FED"/>
    <w:rsid w:val="00DE1C1E"/>
    <w:rsid w:val="00DE34D6"/>
    <w:rsid w:val="00DE39D9"/>
    <w:rsid w:val="00DE3A1D"/>
    <w:rsid w:val="00DE4FD1"/>
    <w:rsid w:val="00DE5B1A"/>
    <w:rsid w:val="00DE68C8"/>
    <w:rsid w:val="00DF12DE"/>
    <w:rsid w:val="00DF4293"/>
    <w:rsid w:val="00DF5217"/>
    <w:rsid w:val="00DF6669"/>
    <w:rsid w:val="00E0002C"/>
    <w:rsid w:val="00E000B3"/>
    <w:rsid w:val="00E00375"/>
    <w:rsid w:val="00E01886"/>
    <w:rsid w:val="00E02393"/>
    <w:rsid w:val="00E028EF"/>
    <w:rsid w:val="00E02C68"/>
    <w:rsid w:val="00E031D7"/>
    <w:rsid w:val="00E042B0"/>
    <w:rsid w:val="00E050F0"/>
    <w:rsid w:val="00E10E45"/>
    <w:rsid w:val="00E120CA"/>
    <w:rsid w:val="00E12933"/>
    <w:rsid w:val="00E155A1"/>
    <w:rsid w:val="00E157A7"/>
    <w:rsid w:val="00E174F6"/>
    <w:rsid w:val="00E2000B"/>
    <w:rsid w:val="00E2137D"/>
    <w:rsid w:val="00E257D4"/>
    <w:rsid w:val="00E26261"/>
    <w:rsid w:val="00E26371"/>
    <w:rsid w:val="00E27711"/>
    <w:rsid w:val="00E31EE5"/>
    <w:rsid w:val="00E31EFB"/>
    <w:rsid w:val="00E32585"/>
    <w:rsid w:val="00E32790"/>
    <w:rsid w:val="00E3321C"/>
    <w:rsid w:val="00E3481B"/>
    <w:rsid w:val="00E34956"/>
    <w:rsid w:val="00E35A5C"/>
    <w:rsid w:val="00E37F16"/>
    <w:rsid w:val="00E407CC"/>
    <w:rsid w:val="00E442AE"/>
    <w:rsid w:val="00E44309"/>
    <w:rsid w:val="00E4543D"/>
    <w:rsid w:val="00E46A6B"/>
    <w:rsid w:val="00E50084"/>
    <w:rsid w:val="00E50271"/>
    <w:rsid w:val="00E5150A"/>
    <w:rsid w:val="00E519D7"/>
    <w:rsid w:val="00E54794"/>
    <w:rsid w:val="00E54C4E"/>
    <w:rsid w:val="00E55291"/>
    <w:rsid w:val="00E56600"/>
    <w:rsid w:val="00E574DB"/>
    <w:rsid w:val="00E57688"/>
    <w:rsid w:val="00E615D6"/>
    <w:rsid w:val="00E61BE8"/>
    <w:rsid w:val="00E6249B"/>
    <w:rsid w:val="00E6372A"/>
    <w:rsid w:val="00E63CA5"/>
    <w:rsid w:val="00E63D76"/>
    <w:rsid w:val="00E656B1"/>
    <w:rsid w:val="00E65BD8"/>
    <w:rsid w:val="00E65C79"/>
    <w:rsid w:val="00E67C33"/>
    <w:rsid w:val="00E70B56"/>
    <w:rsid w:val="00E70FC4"/>
    <w:rsid w:val="00E725F4"/>
    <w:rsid w:val="00E740CD"/>
    <w:rsid w:val="00E74772"/>
    <w:rsid w:val="00E757AD"/>
    <w:rsid w:val="00E763DD"/>
    <w:rsid w:val="00E7751E"/>
    <w:rsid w:val="00E77A88"/>
    <w:rsid w:val="00E77DE2"/>
    <w:rsid w:val="00E8057C"/>
    <w:rsid w:val="00E8074C"/>
    <w:rsid w:val="00E80F4E"/>
    <w:rsid w:val="00E81255"/>
    <w:rsid w:val="00E816D3"/>
    <w:rsid w:val="00E8223D"/>
    <w:rsid w:val="00E84992"/>
    <w:rsid w:val="00E84C55"/>
    <w:rsid w:val="00E85897"/>
    <w:rsid w:val="00E85D4B"/>
    <w:rsid w:val="00E85EB5"/>
    <w:rsid w:val="00E8656B"/>
    <w:rsid w:val="00E866BB"/>
    <w:rsid w:val="00E867C9"/>
    <w:rsid w:val="00E86AFC"/>
    <w:rsid w:val="00E871B8"/>
    <w:rsid w:val="00E87A3A"/>
    <w:rsid w:val="00E87BFF"/>
    <w:rsid w:val="00E92087"/>
    <w:rsid w:val="00E921FB"/>
    <w:rsid w:val="00E92A0D"/>
    <w:rsid w:val="00E9349E"/>
    <w:rsid w:val="00E93B4D"/>
    <w:rsid w:val="00E9559E"/>
    <w:rsid w:val="00E95C29"/>
    <w:rsid w:val="00E95F99"/>
    <w:rsid w:val="00E9745D"/>
    <w:rsid w:val="00E979FB"/>
    <w:rsid w:val="00EA1A39"/>
    <w:rsid w:val="00EA2CF1"/>
    <w:rsid w:val="00EA36F6"/>
    <w:rsid w:val="00EA4C32"/>
    <w:rsid w:val="00EA5B25"/>
    <w:rsid w:val="00EA5F18"/>
    <w:rsid w:val="00EA7F72"/>
    <w:rsid w:val="00EA7FB7"/>
    <w:rsid w:val="00EB14C2"/>
    <w:rsid w:val="00EB615A"/>
    <w:rsid w:val="00EB61B1"/>
    <w:rsid w:val="00EC0D5D"/>
    <w:rsid w:val="00EC1655"/>
    <w:rsid w:val="00EC37B5"/>
    <w:rsid w:val="00EC47E4"/>
    <w:rsid w:val="00EC4A2A"/>
    <w:rsid w:val="00ED087D"/>
    <w:rsid w:val="00ED303A"/>
    <w:rsid w:val="00ED362B"/>
    <w:rsid w:val="00ED3BE5"/>
    <w:rsid w:val="00ED58F5"/>
    <w:rsid w:val="00ED655E"/>
    <w:rsid w:val="00ED7277"/>
    <w:rsid w:val="00EE088B"/>
    <w:rsid w:val="00EE10E3"/>
    <w:rsid w:val="00EE2453"/>
    <w:rsid w:val="00EE275B"/>
    <w:rsid w:val="00EE29F3"/>
    <w:rsid w:val="00EE2A74"/>
    <w:rsid w:val="00EE3628"/>
    <w:rsid w:val="00EE3DFD"/>
    <w:rsid w:val="00EE4880"/>
    <w:rsid w:val="00EE4F06"/>
    <w:rsid w:val="00EE554C"/>
    <w:rsid w:val="00EE61E8"/>
    <w:rsid w:val="00EE6234"/>
    <w:rsid w:val="00EF0512"/>
    <w:rsid w:val="00EF1D6D"/>
    <w:rsid w:val="00EF1F00"/>
    <w:rsid w:val="00EF2AC8"/>
    <w:rsid w:val="00EF33B1"/>
    <w:rsid w:val="00EF39E7"/>
    <w:rsid w:val="00EF4C64"/>
    <w:rsid w:val="00EF56BA"/>
    <w:rsid w:val="00EF6EA6"/>
    <w:rsid w:val="00EF73E9"/>
    <w:rsid w:val="00EF75F3"/>
    <w:rsid w:val="00EF77ED"/>
    <w:rsid w:val="00F00EBD"/>
    <w:rsid w:val="00F011BB"/>
    <w:rsid w:val="00F01D9F"/>
    <w:rsid w:val="00F02697"/>
    <w:rsid w:val="00F02D25"/>
    <w:rsid w:val="00F04A27"/>
    <w:rsid w:val="00F07768"/>
    <w:rsid w:val="00F07BB6"/>
    <w:rsid w:val="00F12518"/>
    <w:rsid w:val="00F129B8"/>
    <w:rsid w:val="00F129ED"/>
    <w:rsid w:val="00F138B8"/>
    <w:rsid w:val="00F14197"/>
    <w:rsid w:val="00F14A2D"/>
    <w:rsid w:val="00F15277"/>
    <w:rsid w:val="00F1606C"/>
    <w:rsid w:val="00F16466"/>
    <w:rsid w:val="00F17095"/>
    <w:rsid w:val="00F174D8"/>
    <w:rsid w:val="00F1754F"/>
    <w:rsid w:val="00F214B8"/>
    <w:rsid w:val="00F219C9"/>
    <w:rsid w:val="00F23BC5"/>
    <w:rsid w:val="00F2491E"/>
    <w:rsid w:val="00F255DF"/>
    <w:rsid w:val="00F25AF1"/>
    <w:rsid w:val="00F267F3"/>
    <w:rsid w:val="00F268DE"/>
    <w:rsid w:val="00F273A8"/>
    <w:rsid w:val="00F27637"/>
    <w:rsid w:val="00F30169"/>
    <w:rsid w:val="00F30F7C"/>
    <w:rsid w:val="00F3109A"/>
    <w:rsid w:val="00F31BFE"/>
    <w:rsid w:val="00F31D7B"/>
    <w:rsid w:val="00F3361C"/>
    <w:rsid w:val="00F33E4A"/>
    <w:rsid w:val="00F34A27"/>
    <w:rsid w:val="00F40C11"/>
    <w:rsid w:val="00F41021"/>
    <w:rsid w:val="00F42358"/>
    <w:rsid w:val="00F42B80"/>
    <w:rsid w:val="00F42D65"/>
    <w:rsid w:val="00F454AA"/>
    <w:rsid w:val="00F46E38"/>
    <w:rsid w:val="00F51882"/>
    <w:rsid w:val="00F52390"/>
    <w:rsid w:val="00F52E11"/>
    <w:rsid w:val="00F5340D"/>
    <w:rsid w:val="00F53530"/>
    <w:rsid w:val="00F53CCE"/>
    <w:rsid w:val="00F545AB"/>
    <w:rsid w:val="00F5477B"/>
    <w:rsid w:val="00F548C8"/>
    <w:rsid w:val="00F56E3F"/>
    <w:rsid w:val="00F62FBD"/>
    <w:rsid w:val="00F65519"/>
    <w:rsid w:val="00F65BA6"/>
    <w:rsid w:val="00F66152"/>
    <w:rsid w:val="00F667E0"/>
    <w:rsid w:val="00F676ED"/>
    <w:rsid w:val="00F706DE"/>
    <w:rsid w:val="00F706E9"/>
    <w:rsid w:val="00F714AB"/>
    <w:rsid w:val="00F719E4"/>
    <w:rsid w:val="00F7215E"/>
    <w:rsid w:val="00F733AD"/>
    <w:rsid w:val="00F7401F"/>
    <w:rsid w:val="00F74E7C"/>
    <w:rsid w:val="00F755EC"/>
    <w:rsid w:val="00F76A99"/>
    <w:rsid w:val="00F8075B"/>
    <w:rsid w:val="00F81C2D"/>
    <w:rsid w:val="00F82EB7"/>
    <w:rsid w:val="00F82FD8"/>
    <w:rsid w:val="00F83574"/>
    <w:rsid w:val="00F83F2E"/>
    <w:rsid w:val="00F845E3"/>
    <w:rsid w:val="00F8573A"/>
    <w:rsid w:val="00F858EB"/>
    <w:rsid w:val="00F85A0C"/>
    <w:rsid w:val="00F86A7B"/>
    <w:rsid w:val="00F8707E"/>
    <w:rsid w:val="00F87BF5"/>
    <w:rsid w:val="00F9315B"/>
    <w:rsid w:val="00F931FE"/>
    <w:rsid w:val="00F93C3D"/>
    <w:rsid w:val="00F9426D"/>
    <w:rsid w:val="00F95BCF"/>
    <w:rsid w:val="00F96BED"/>
    <w:rsid w:val="00FA0420"/>
    <w:rsid w:val="00FA080A"/>
    <w:rsid w:val="00FA17C8"/>
    <w:rsid w:val="00FA1FEA"/>
    <w:rsid w:val="00FA257B"/>
    <w:rsid w:val="00FA3869"/>
    <w:rsid w:val="00FA38A1"/>
    <w:rsid w:val="00FA394B"/>
    <w:rsid w:val="00FA45F3"/>
    <w:rsid w:val="00FA567E"/>
    <w:rsid w:val="00FA6260"/>
    <w:rsid w:val="00FA79DF"/>
    <w:rsid w:val="00FB1AFF"/>
    <w:rsid w:val="00FB47B8"/>
    <w:rsid w:val="00FB4A36"/>
    <w:rsid w:val="00FB5409"/>
    <w:rsid w:val="00FB639D"/>
    <w:rsid w:val="00FC006E"/>
    <w:rsid w:val="00FC0478"/>
    <w:rsid w:val="00FC0C17"/>
    <w:rsid w:val="00FC1224"/>
    <w:rsid w:val="00FC211F"/>
    <w:rsid w:val="00FC2A67"/>
    <w:rsid w:val="00FC3DCC"/>
    <w:rsid w:val="00FC4F3E"/>
    <w:rsid w:val="00FC5C57"/>
    <w:rsid w:val="00FD07D7"/>
    <w:rsid w:val="00FD2D82"/>
    <w:rsid w:val="00FD32B7"/>
    <w:rsid w:val="00FD3347"/>
    <w:rsid w:val="00FD4A34"/>
    <w:rsid w:val="00FD5077"/>
    <w:rsid w:val="00FD5993"/>
    <w:rsid w:val="00FD5DB2"/>
    <w:rsid w:val="00FD6F43"/>
    <w:rsid w:val="00FD7218"/>
    <w:rsid w:val="00FD775F"/>
    <w:rsid w:val="00FE04C9"/>
    <w:rsid w:val="00FE0E9A"/>
    <w:rsid w:val="00FE1049"/>
    <w:rsid w:val="00FE4347"/>
    <w:rsid w:val="00FE5104"/>
    <w:rsid w:val="00FE7475"/>
    <w:rsid w:val="00FF0644"/>
    <w:rsid w:val="00FF07DD"/>
    <w:rsid w:val="00FF1BF2"/>
    <w:rsid w:val="00FF2434"/>
    <w:rsid w:val="00FF243B"/>
    <w:rsid w:val="00FF3AC1"/>
    <w:rsid w:val="00FF3CC0"/>
    <w:rsid w:val="00FF4B50"/>
    <w:rsid w:val="00FF4E86"/>
    <w:rsid w:val="00FF5BF3"/>
    <w:rsid w:val="00FF68B0"/>
    <w:rsid w:val="00FF72CA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6,#ff9"/>
    </o:shapedefaults>
    <o:shapelayout v:ext="edit">
      <o:idmap v:ext="edit" data="1"/>
    </o:shapelayout>
  </w:shapeDefaults>
  <w:decimalSymbol w:val="."/>
  <w:listSeparator w:val=","/>
  <w15:docId w15:val="{8091361E-30A6-4A48-A651-10E6C6D9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14A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31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16349"/>
    <w:pPr>
      <w:keepNext/>
      <w:outlineLvl w:val="1"/>
    </w:pPr>
    <w:rPr>
      <w:rFonts w:ascii="Cordia New" w:eastAsia="Cordia New" w:hAnsi="Cordi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1731A"/>
    <w:pPr>
      <w:ind w:left="720"/>
      <w:contextualSpacing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B6AAA"/>
    <w:pPr>
      <w:ind w:firstLine="1560"/>
    </w:pPr>
    <w:rPr>
      <w:rFonts w:ascii="Cordia New" w:eastAsia="Cordia New" w:hAnsi="Cordia New" w:cs="Cordia New"/>
      <w:sz w:val="36"/>
      <w:szCs w:val="36"/>
    </w:rPr>
  </w:style>
  <w:style w:type="character" w:customStyle="1" w:styleId="BodyTextIndentChar">
    <w:name w:val="Body Text Indent Char"/>
    <w:link w:val="BodyTextIndent"/>
    <w:rsid w:val="007B6AAA"/>
    <w:rPr>
      <w:rFonts w:ascii="Cordia New" w:eastAsia="Cordia New" w:hAnsi="Cordi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customStyle="1" w:styleId="ListParagraph1">
    <w:name w:val="List Paragraph1"/>
    <w:basedOn w:val="Normal"/>
    <w:qFormat/>
    <w:rsid w:val="0058244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9261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190EE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90EEB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BalloonText">
    <w:name w:val="Balloon Text"/>
    <w:basedOn w:val="Normal"/>
    <w:link w:val="BalloonTextChar"/>
    <w:uiPriority w:val="99"/>
    <w:unhideWhenUsed/>
    <w:rsid w:val="00190EEB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190EEB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Normal"/>
    <w:qFormat/>
    <w:rsid w:val="00190EEB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oa1">
    <w:name w:val="oa1"/>
    <w:basedOn w:val="Normal"/>
    <w:rsid w:val="00190EEB"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2">
    <w:name w:val="oa2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3">
    <w:name w:val="oa3"/>
    <w:basedOn w:val="Normal"/>
    <w:rsid w:val="00190EE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4">
    <w:name w:val="oa4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5">
    <w:name w:val="oa5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6">
    <w:name w:val="oa6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7">
    <w:name w:val="oa7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8">
    <w:name w:val="oa8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9">
    <w:name w:val="oa9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0">
    <w:name w:val="oa10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1">
    <w:name w:val="oa11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12">
    <w:name w:val="oa12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character" w:styleId="PageNumber">
    <w:name w:val="page number"/>
    <w:basedOn w:val="DefaultParagraphFont"/>
    <w:rsid w:val="00190EEB"/>
  </w:style>
  <w:style w:type="paragraph" w:customStyle="1" w:styleId="10">
    <w:name w:val="ไม่มีการเว้นระยะห่าง1"/>
    <w:qFormat/>
    <w:rsid w:val="00190EEB"/>
    <w:rPr>
      <w:sz w:val="22"/>
      <w:szCs w:val="28"/>
    </w:rPr>
  </w:style>
  <w:style w:type="character" w:customStyle="1" w:styleId="Heading2Char">
    <w:name w:val="Heading 2 Char"/>
    <w:link w:val="Heading2"/>
    <w:rsid w:val="00016349"/>
    <w:rPr>
      <w:rFonts w:ascii="Cordia New" w:eastAsia="Cordia New" w:hAnsi="Cordia New" w:cs="Angsana New"/>
      <w:b/>
      <w:bCs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5C277D"/>
    <w:rPr>
      <w:sz w:val="22"/>
      <w:szCs w:val="28"/>
    </w:rPr>
  </w:style>
  <w:style w:type="character" w:styleId="Strong">
    <w:name w:val="Strong"/>
    <w:qFormat/>
    <w:rsid w:val="001647DE"/>
    <w:rPr>
      <w:b/>
      <w:bCs/>
    </w:rPr>
  </w:style>
  <w:style w:type="character" w:customStyle="1" w:styleId="apple-converted-space">
    <w:name w:val="apple-converted-space"/>
    <w:basedOn w:val="DefaultParagraphFont"/>
    <w:rsid w:val="005F35BB"/>
  </w:style>
  <w:style w:type="character" w:customStyle="1" w:styleId="ListParagraphChar">
    <w:name w:val="List Paragraph Char"/>
    <w:link w:val="ListParagraph"/>
    <w:uiPriority w:val="34"/>
    <w:rsid w:val="00936526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uiPriority w:val="9"/>
    <w:rsid w:val="00E031D7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nowrap">
    <w:name w:val="nowrap"/>
    <w:basedOn w:val="DefaultParagraphFont"/>
    <w:rsid w:val="00E0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63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13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4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7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&#3649;&#3609;&#3623;&#3607;&#3634;&#3591;\&#3649;&#3609;&#3623;&#3607;&#3634;&#3591;%20&#3626;&#3626;&#359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50642-EB1D-4295-A136-FB94E28D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แนวทาง สสช</Template>
  <TotalTime>119</TotalTime>
  <Pages>1</Pages>
  <Words>9178</Words>
  <Characters>52320</Characters>
  <Application>Microsoft Office Word</Application>
  <DocSecurity>0</DocSecurity>
  <Lines>436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61376</CharactersWithSpaces>
  <SharedDoc>false</SharedDoc>
  <HLinks>
    <vt:vector size="18" baseType="variant">
      <vt:variant>
        <vt:i4>6291569</vt:i4>
      </vt:variant>
      <vt:variant>
        <vt:i4>6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0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NIPA SEMMEE</cp:lastModifiedBy>
  <cp:revision>26</cp:revision>
  <cp:lastPrinted>2019-10-30T02:47:00Z</cp:lastPrinted>
  <dcterms:created xsi:type="dcterms:W3CDTF">2019-10-27T12:27:00Z</dcterms:created>
  <dcterms:modified xsi:type="dcterms:W3CDTF">2019-10-30T04:24:00Z</dcterms:modified>
</cp:coreProperties>
</file>